
<file path=[Content_Types].xml><?xml version="1.0" encoding="utf-8"?>
<Types xmlns="http://schemas.openxmlformats.org/package/2006/content-types">
  <Default ContentType="application/xml" Extension="xml"/>
  <Default ContentType="application/vnd.openxmlformats-package.relationships+xml" Extension="rels"/>
  <Default ContentType="image/jpeg" Extension="jpe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people+xml" PartName="/word/peop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14:paraId="28c617c0">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8"/>
          <w:sz w:val="24"/>
        </w:rPr>
        <w:footnoteReference w:id="1"/>
      </w:r>
      <w:r>
        <w:rPr>
          <w:b/>
          <w:sz w:val="24"/>
        </w:rPr>
        <w:t xml:space="preserve"> </w:t>
      </w:r>
      <w:r>
        <w:rPr>
          <w:b/>
          <w:sz w:val="24"/>
        </w:rPr>
        <w:fldChar w:fldCharType="end"/>
      </w:r>
    </w:p>
    <w:p w14:paraId="5289e78e">
      <w:pPr>
        <w:pStyle w:val="22"/>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ящиков почтовых и комплектующих к ним для нужд УФПС </w:t>
      </w:r>
    </w:p>
    <w:p>
      <w:pPr>
        <w:pStyle w:val="22"/>
        <w:rPr>
          <w:b/>
          <w:sz w:val="24"/>
        </w:rPr>
        <w:jc w:val="center"/>
      </w:pPr>
      <w:r>
        <w:rPr>
          <w:b/>
          <w:sz w:val="24"/>
        </w:rPr>
        <w:t xml:space="preserve">Тюменской области</w:t>
      </w:r>
      <w:r>
        <w:rPr>
          <w:b/>
          <w:sz w:val="24"/>
        </w:rPr>
        <w:fldChar w:fldCharType="end"/>
      </w:r>
      <w:r>
        <w:rPr>
          <w:b/>
          <w:sz w:val="24"/>
        </w:rPr>
        <w:t xml:space="preserve"> </w:t>
      </w:r>
    </w:p>
    <w:p w14:paraId="01f7b835">
      <w:pPr>
        <w:pStyle w:val="22"/>
        <w:rPr>
          <w:b/>
          <w:sz w:val="24"/>
        </w:rPr>
        <w:jc w:val="center"/>
      </w:pPr>
    </w:p>
    <w:tbl>
      <w:tblPr>
        <w:tblStyle w:val="a4"/>
        <w:tblW w:w="0" w:type="auto"/>
        <w:tblBorders>
          <w:left w:sz="0" w:space="0" w:val="none" w:color="auto"/>
          <w:top w:sz="0" w:space="0" w:val="none" w:color="auto"/>
          <w:right w:sz="0" w:space="0" w:val="none" w:color="auto"/>
          <w:bottom w:sz="0" w:space="0" w:val="none" w:color="auto"/>
          <w:insideH w:sz="0" w:space="0" w:val="none" w:color="auto"/>
          <w:insideV w:sz="0" w:space="0" w:val="none" w:color="auto"/>
        </w:tblBorders>
      </w:tblPr>
      <w:tblGrid>
        <w:gridCol w:w="3114"/>
        <w:gridCol w:w="6230"/>
      </w:tblGrid>
      <w:tr>
        <w:tc>
          <w:tcPr>
            <w:tcW w:w="3114" w:type="dxa"/>
          </w:tcPr>
          <w:p w14:paraId="1762850d">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rStyle w:val="a8"/>
                <w:sz w:val="24"/>
                <w:spacing w:val="-2"/>
              </w:rPr>
              <w:footnoteReference w:id="2"/>
            </w:r>
            <w:r>
              <w:rPr>
                <w:rStyle w:val="a8"/>
                <w:sz w:val="24"/>
                <w:spacing w:val="-2"/>
              </w:rPr>
              <w:fldChar w:fldCharType="end"/>
            </w:r>
          </w:p>
        </w:tc>
        <w:tc>
          <w:tcPr>
            <w:tcW w:w="6230" w:type="dxa"/>
          </w:tcPr>
          <w:p w14:paraId="3996f541">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14:paraId="4036020f">
      <w:pPr>
        <w:pStyle w:val="22"/>
        <w:rPr>
          <w:b/>
          <w:sz w:val="24"/>
        </w:rPr>
        <w:jc w:val="center"/>
      </w:pPr>
    </w:p>
    <w:p w14:paraId="72f9bee8">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ТЮМЕНСКОЙ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rPr>
        <w:fldChar w:fldCharType="begin" w:fldLock="true"/>
        <w:instrText xml:space="preserve">LBVARIABLE \id "27" \grammarCase "genitive"</w:instrText>
        <w:fldChar w:fldCharType="separate"/>
      </w:r>
      <w:r>
        <w:rPr>
          <w:i w:val="false"/>
          <w:sz w:val="24"/>
        </w:rPr>
        <w:t xml:space="preserve">Директора УФПС Свердловской области</w:t>
      </w:r>
      <w:r>
        <w:rPr>
          <w:i w:val="false"/>
          <w:sz w:val="24"/>
        </w:rPr>
        <w:fldChar w:fldCharType="end"/>
      </w:r>
      <w:r>
        <w:rPr>
          <w:i w:val="false"/>
          <w:sz w:val="24"/>
          <w:lang w:val="ru-RU"/>
        </w:rPr>
        <w:t xml:space="preserve"> </w:t>
      </w:r>
      <w:r>
        <w:rPr>
          <w:i w:val="false"/>
          <w:sz w:val="24"/>
        </w:rPr>
        <w:fldChar w:fldCharType="begin" w:fldLock="true"/>
        <w:instrText xml:space="preserve">LBVARIABLE \id "28" \grammarCase "genitive" \letterCase "camel"</w:instrText>
        <w:fldChar w:fldCharType="separate"/>
      </w:r>
      <w:r>
        <w:rPr>
          <w:i w:val="false"/>
          <w:sz w:val="24"/>
        </w:rPr>
        <w:t xml:space="preserve">Алемасова Наталья Владиславовна</w:t>
      </w:r>
      <w:r>
        <w:rPr>
          <w:i w:val="false"/>
          <w:sz w:val="24"/>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rPr>
        <w:fldChar w:fldCharType="begin" w:fldLock="true"/>
        <w:instrText xml:space="preserve">LBVARIABLE \id "29" \grammarCase "genitive" \letterCase "normal"</w:instrText>
        <w:fldChar w:fldCharType="separate"/>
      </w:r>
      <w:r>
        <w:rPr>
          <w:i w:val="false"/>
          <w:sz w:val="24"/>
        </w:rPr>
        <w:t xml:space="preserve">Доверенность от 16 июня 2025 № 9efb4630-6a99-47b7a30b-fc81f97d1f5</w:t>
      </w:r>
      <w:r>
        <w:rPr>
          <w:i w:val="false"/>
          <w:sz w:val="24"/>
        </w:rPr>
        <w:fldChar w:fldCharType="end"/>
      </w:r>
      <w:r>
        <w:rPr>
          <w:i w:val="false"/>
          <w:sz w:val="24"/>
        </w:rPr>
        <w:fldChar w:fldCharType="end"/>
      </w:r>
      <w:r>
        <w:rPr>
          <w:i w:val="false"/>
          <w:sz w:val="24"/>
          <w:lang w:val="ru-RU"/>
        </w:rPr>
        <w:t xml:space="preserve">, с одной стороны, и </w:t>
      </w:r>
    </w:p>
    <w:p w14:paraId="721db2bb">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8"/>
          <w:i w:val="false"/>
          <w:sz w:val="24"/>
          <w:lang w:val="ru-RU"/>
        </w:rPr>
        <w:footnoteReference w:id="3"/>
      </w:r>
      <w:r>
        <w:rPr>
          <w:rStyle w:val="a8"/>
          <w:i w:val="false"/>
          <w:sz w:val="24"/>
          <w:lang w:val="ru-RU"/>
        </w:rPr>
        <w:t xml:space="preserve"> </w:t>
      </w:r>
      <w:r>
        <w:rPr>
          <w:i w:val="false"/>
          <w:sz w:val="24"/>
          <w:lang w:val="ru-RU"/>
        </w:rPr>
        <w:t xml:space="preserve">(далее – Поставщик), в лице ___________________________________________</w:t>
      </w:r>
      <w:r>
        <w:rPr>
          <w:rStyle w:val="a8"/>
          <w:i w:val="false"/>
          <w:sz w:val="24"/>
        </w:rPr>
        <w:footnoteReference w:id="4"/>
      </w:r>
      <w:r>
        <w:rPr>
          <w:i w:val="false"/>
          <w:sz w:val="24"/>
          <w:lang w:val="ru-RU"/>
        </w:rPr>
        <w:t xml:space="preserve">, действующего(-ей) на основании ___________________</w:t>
      </w:r>
      <w:r>
        <w:rPr>
          <w:rStyle w:val="a8"/>
          <w:i w:val="false"/>
          <w:sz w:val="24"/>
          <w:lang w:val="ru-RU"/>
        </w:rPr>
        <w:footnoteReference w:id="5"/>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14:paraId="5f0eb4b5">
      <w:pPr>
        <w:pStyle w:val="210"/>
        <w:rPr>
          <w:i w:val="false"/>
          <w:sz w:val="24"/>
          <w:lang w:val="ru-RU"/>
        </w:rPr>
        <w:ind w:right="140" w:firstLine="720"/>
        <w:tabs>
          <w:tab w:val="left" w:pos="8931" w:leader="underscore"/>
        </w:tabs>
      </w:pPr>
    </w:p>
    <w:p w14:paraId="52377379">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tblGrid>
        <w:gridCol w:w="576"/>
        <w:gridCol w:w="2140"/>
        <w:gridCol w:w="856"/>
        <w:gridCol w:w="2374"/>
        <w:gridCol w:w="3268"/>
      </w:tblGrid>
      <w:tr>
        <w:tc>
          <w:tcPr>
            <w:tcW w:w="576" w:type="dxa"/>
            <w:shd w:fill="auto"/>
            <w:hideMark/>
          </w:tcPr>
          <w:p w14:paraId="3455bc21">
            <w:pPr>
              <w:pStyle w:val="VL0"/>
              <w:rPr>
                <w:b/>
                <w:color w:val="auto"/>
                <w:sz w:val="24"/>
              </w:rPr>
            </w:pPr>
            <w:r>
              <w:rPr>
                <w:b/>
                <w:color w:val="auto"/>
                <w:sz w:val="24"/>
              </w:rPr>
              <w:t xml:space="preserve">№ п.</w:t>
            </w:r>
          </w:p>
        </w:tc>
        <w:tc>
          <w:tcPr>
            <w:tcW w:w="2140" w:type="dxa"/>
            <w:shd w:fill="auto"/>
            <w:hideMark/>
          </w:tcPr>
          <w:p w14:paraId="581f094a">
            <w:pPr>
              <w:pStyle w:val="VL0"/>
              <w:rPr>
                <w:b/>
                <w:color w:val="auto"/>
                <w:sz w:val="24"/>
              </w:rPr>
            </w:pPr>
            <w:r>
              <w:rPr>
                <w:b/>
                <w:color w:val="auto"/>
                <w:sz w:val="24"/>
              </w:rPr>
              <w:t>Наименование</w:t>
            </w:r>
          </w:p>
        </w:tc>
        <w:tc>
          <w:tcPr>
            <w:tcW w:w="6498" w:type="dxa"/>
            <w:gridSpan w:val="3"/>
            <w:shd w:fill="auto"/>
            <w:hideMark/>
          </w:tcPr>
          <w:p w14:paraId="39b44ac7">
            <w:pPr>
              <w:pStyle w:val="VL0"/>
              <w:rPr>
                <w:b/>
                <w:color w:val="auto"/>
                <w:sz w:val="24"/>
              </w:rPr>
            </w:pPr>
            <w:r>
              <w:rPr>
                <w:b/>
                <w:color w:val="auto"/>
                <w:sz w:val="24"/>
              </w:rPr>
              <w:t>Содержание</w:t>
            </w:r>
          </w:p>
        </w:tc>
      </w:tr>
      <w:tr>
        <w:tc>
          <w:tcPr>
            <w:tcW w:w="576" w:type="dxa"/>
            <w:hideMark/>
          </w:tcPr>
          <w:p w14:paraId="6d4d8b67">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0" w:type="dxa"/>
            <w:hideMark/>
          </w:tcPr>
          <w:p w14:paraId="52e9d931">
            <w:pPr>
              <w:pStyle w:val="VL0"/>
              <w:rPr>
                <w:color w:val="auto"/>
                <w:sz w:val="24"/>
              </w:rPr>
            </w:pPr>
            <w:r>
              <w:rPr>
                <w:sz w:val="24"/>
              </w:rPr>
              <w:t>Покупатель</w:t>
            </w:r>
          </w:p>
        </w:tc>
        <w:tc>
          <w:tcPr>
            <w:tcW w:w="6498" w:type="dxa"/>
            <w:gridSpan w:val="3"/>
            <w:hideMark/>
          </w:tcPr>
          <w:p w14:paraId="703e007e">
            <w:pPr>
              <w:numPr>
                <w:numId w:val="1"/>
                <w:ilvl w:val="0"/>
              </w:numPr>
              <w:rPr>
                <w:sz w:val="24"/>
              </w:rPr>
              <w:jc w:val="both"/>
              <w:spacing w:before="240"/>
            </w:pPr>
            <w:r>
              <w:rPr>
                <w:sz w:val="24"/>
              </w:rPr>
              <w:t xml:space="preserve">Под Покупателем понимаются также структурные подразделения Покупателя или Филиалы.</w:t>
            </w:r>
            <w:r>
              <w:rPr>
                <w:sz w:val="24"/>
              </w:rPr>
              <w:fldChar w:fldCharType="begin" w:fldLock="true"/>
              <w:instrText xml:space="preserve">LBVARIABLE \id "167"</w:instrText>
              <w:fldChar w:fldCharType="separate"/>
            </w:r>
            <w:r>
              <w:rPr>
                <w:sz w:val="24"/>
              </w:rPr>
              <w:t xml:space="preserve"> Перечень структурных подразделений и Филиалов представлен в Техническом задании.</w:t>
            </w:r>
            <w:r>
              <w:rPr>
                <w:sz w:val="24"/>
              </w:rPr>
              <w:fldChar w:fldCharType="end"/>
            </w:r>
          </w:p>
          <w:p w14:paraId="15a5dddc">
            <w:pPr>
              <w:numPr>
                <w:numId w:val="1"/>
                <w:ilvl w:val="0"/>
              </w:numPr>
              <w:rPr>
                <w:sz w:val="24"/>
              </w:rPr>
              <w:jc w:val="both"/>
              <w:spacing w:before="240"/>
            </w:pPr>
            <w:r>
              <w:rPr>
                <w:sz w:val="24"/>
              </w:rPr>
              <w:t xml:space="preserve">При этом права и обязанности, предусмотренные пунктами </w:t>
            </w:r>
            <w:r>
              <w:rPr>
                <w:sz w:val="24"/>
              </w:rPr>
              <w:fldChar w:fldCharType="begin" w:fldLock="true"/>
              <w:instrText xml:space="preserve">LBVARIABLE \id "10"</w:instrText>
              <w:fldChar w:fldCharType="separate"/>
            </w:r>
            <w:r>
              <w:rPr>
                <w:sz w:val="24"/>
              </w:rPr>
              <w:t xml:space="preserve">п.4.18, п.10.1-10.4;11.1-11.3;12.1-12.10 </w:t>
            </w:r>
            <w:r>
              <w:rPr>
                <w:sz w:val="24"/>
              </w:rPr>
              <w:fldChar w:fldCharType="end"/>
            </w:r>
            <w:r>
              <w:rPr>
                <w:sz w:val="24"/>
              </w:rPr>
              <w:t xml:space="preserve"> Договора, осуществляются Ф</w:t>
            </w:r>
            <w:r>
              <w:t xml:space="preserve">илиалом 1 категории/ УФПС Ставропольского края</w:t>
            </w:r>
            <w:r>
              <w:rPr>
                <w:sz w:val="24"/>
              </w:rPr>
              <w:t xml:space="preserve"> Покупателя.</w:t>
            </w:r>
          </w:p>
          <w:p w14:paraId="173cec9c">
            <w:pPr>
              <w:numPr>
                <w:numId w:val="1"/>
                <w:ilvl w:val="0"/>
              </w:numPr>
              <w:rPr>
                <w:sz w:val="24"/>
              </w:rPr>
              <w:jc w:val="both"/>
              <w:spacing w:before="240"/>
            </w:pPr>
            <w:r>
              <w:rPr>
                <w:sz w:val="24"/>
              </w:rPr>
              <w:t xml:space="preserve">Остальные права и обязанности, предусмотренные Договором, осуществляются Филиалом/Филиалами, </w:t>
            </w:r>
            <w:r>
              <w:rPr>
                <w:sz w:val="24"/>
                <w:lang w:val="ru"/>
              </w:rPr>
              <w:t xml:space="preserve">не указанными в предыдущем абзаце</w:t>
            </w:r>
            <w:r>
              <w:rPr>
                <w:sz w:val="24"/>
              </w:rPr>
              <w:t xml:space="preserve"> </w:t>
            </w:r>
          </w:p>
          <w:p w14:paraId="174dcc2e">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14:paraId="1e9eba55">
            <w:pPr>
              <w:rPr>
                <w:sz w:val="24"/>
              </w:rPr>
              <w:jc w:val="both"/>
            </w:pPr>
            <w:r>
              <w:rPr>
                <w:sz w:val="24"/>
              </w:rPr>
              <w:t xml:space="preserve">При выставлении Поставщик указывает в строке «Покупатель» - АО «Почта России», Грузополучатель – УФПС _____________, ИНН АО «Почта России», КПП – КПП УФПС ______________].</w:t>
            </w:r>
            <w:r>
              <w:rPr>
                <w:rStyle w:val="a8"/>
                <w:sz w:val="24"/>
                <w:lang w:val="en-US"/>
              </w:rPr>
              <w:footnoteReference w:id="6"/>
            </w:r>
            <w:r>
              <w:rPr>
                <w:sz w:val="24"/>
              </w:rPr>
              <w:t xml:space="preserve"> </w:t>
            </w:r>
            <w:r>
              <w:rPr>
                <w:sz w:val="24"/>
              </w:rPr>
              <w:fldChar w:fldCharType="end"/>
            </w:r>
          </w:p>
        </w:tc>
      </w:tr>
      <w:tr>
        <w:tc>
          <w:tcPr>
            <w:tcW w:w="576" w:type="dxa"/>
          </w:tcPr>
          <w:p w14:paraId="37e9b625">
            <w:pPr>
              <w:pStyle w:val="VL0"/>
              <w:numPr>
                <w:numId w:val="2"/>
                <w:ilvl w:val="1"/>
              </w:numPr>
              <w:rPr>
                <w:color w:val="auto"/>
                <w:sz w:val="24"/>
              </w:rPr>
              <w:ind w:left="176" w:hanging="176"/>
            </w:pPr>
            <w:r>
              <w:rPr>
                <w:sz w:val="24"/>
              </w:rPr>
              <w:fldChar w:fldCharType="end"/>
            </w:r>
          </w:p>
        </w:tc>
        <w:tc>
          <w:tcPr>
            <w:tcW w:w="2140" w:type="dxa"/>
            <w:hideMark/>
          </w:tcPr>
          <w:p w14:paraId="1bfd73c6">
            <w:pPr>
              <w:pStyle w:val="VL0"/>
              <w:rPr>
                <w:color w:val="auto"/>
                <w:sz w:val="24"/>
              </w:rPr>
            </w:pPr>
            <w:r>
              <w:rPr>
                <w:color w:val="auto"/>
                <w:sz w:val="24"/>
              </w:rPr>
              <w:t xml:space="preserve">Поставляемый товар (далее – Товар) -</w:t>
            </w:r>
          </w:p>
        </w:tc>
        <w:tc>
          <w:tcPr>
            <w:tcW w:w="6498" w:type="dxa"/>
            <w:gridSpan w:val="3"/>
          </w:tcPr>
          <w:p w14:paraId="654f2d99">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Ящики почтовые и комплектующие к ним</w:t>
            </w:r>
            <w:r>
              <w:rPr>
                <w:color w:val="auto"/>
                <w:sz w:val="24"/>
              </w:rPr>
              <w:fldChar w:fldCharType="end"/>
            </w:r>
            <w:r>
              <w:rPr>
                <w:color w:val="auto"/>
                <w:sz w:val="24"/>
              </w:rPr>
              <w:t>.</w:t>
            </w:r>
          </w:p>
          <w:p w14:paraId="2995290a">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14:paraId="5a543208">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w:t>
            </w:r>
            <w:r>
              <w:rPr>
                <w:rStyle w:val="a8"/>
                <w:sz w:val="24"/>
              </w:rPr>
              <w:footnoteReference w:id="7"/>
            </w:r>
            <w:r>
              <w:rPr>
                <w:sz w:val="24"/>
              </w:rPr>
              <w:t xml:space="preserve"> </w:t>
            </w:r>
            <w:r>
              <w:rPr>
                <w:sz w:val="24"/>
              </w:rPr>
              <w:fldChar w:fldCharType="end"/>
            </w:r>
            <w:r>
              <w:t>.</w:t>
            </w:r>
            <w:r>
              <w:fldChar w:fldCharType="end"/>
            </w:r>
          </w:p>
        </w:tc>
      </w:tr>
      <w:tr>
        <w:tc>
          <w:tcPr>
            <w:tcW w:w="576" w:type="dxa"/>
          </w:tcPr>
          <w:p w14:paraId="5b95372d">
            <w:pPr>
              <w:pStyle w:val="VL0"/>
              <w:numPr>
                <w:numId w:val="2"/>
                <w:ilvl w:val="1"/>
              </w:numPr>
              <w:rPr>
                <w:color w:val="auto"/>
                <w:sz w:val="24"/>
              </w:rPr>
              <w:jc w:val="left"/>
              <w:ind w:firstLine="29"/>
              <w:tabs>
                <w:tab w:val="left" w:pos="29"/>
              </w:tabs>
            </w:pPr>
          </w:p>
        </w:tc>
        <w:tc>
          <w:tcPr>
            <w:tcW w:w="2140" w:type="dxa"/>
            <w:hideMark/>
          </w:tcPr>
          <w:p w14:paraId="06728e65">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498" w:type="dxa"/>
            <w:gridSpan w:val="3"/>
            <w:hideMark/>
          </w:tcPr>
          <w:p w14:paraId="73cd7262">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14:paraId="52e3d124">
            <w:pPr>
              <w:pStyle w:val="VL0"/>
              <w:numPr>
                <w:numId w:val="2"/>
                <w:ilvl w:val="1"/>
              </w:numPr>
              <w:rPr>
                <w:color w:val="auto"/>
                <w:sz w:val="24"/>
              </w:rPr>
              <w:ind w:right="317"/>
            </w:pPr>
          </w:p>
        </w:tc>
        <w:tc>
          <w:tcPr>
            <w:tcW w:w="2140" w:type="dxa"/>
            <w:hideMark/>
          </w:tcPr>
          <w:p w14:paraId="08db2853">
            <w:pPr>
              <w:pStyle w:val="VL0"/>
              <w:rPr>
                <w:color w:val="auto"/>
                <w:sz w:val="24"/>
              </w:rPr>
            </w:pPr>
            <w:r>
              <w:rPr>
                <w:color w:val="auto"/>
                <w:sz w:val="24"/>
              </w:rPr>
              <w:t xml:space="preserve">Общая цена Договора</w:t>
            </w:r>
          </w:p>
        </w:tc>
        <w:tc>
          <w:tcPr>
            <w:tcW w:w="6498" w:type="dxa"/>
            <w:gridSpan w:val="3"/>
            <w:hideMark/>
          </w:tcPr>
          <w:p w14:paraId="5aa6ae40">
            <w:pPr>
              <w:pStyle w:val="VL0"/>
            </w:pPr>
            <w:r>
              <w:rPr>
                <w:i/>
                <w:color w:val="auto"/>
                <w:sz w:val="24"/>
              </w:rPr>
              <w:fldChar w:fldCharType="begin" w:fldLock="true"/>
              <w:instrText xml:space="preserve">LBVARIABLE \id "2" \displaced</w:instrText>
              <w:fldChar w:fldCharType="separate"/>
            </w:r>
            <w:r>
              <w:rPr>
                <w:i/>
                <w:sz w:val="24"/>
              </w:rPr>
              <w:t xml:space="preserve">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r>
              <w:rPr>
                <w:sz w:val="24"/>
              </w:rPr>
              <w:t xml:space="preserve"> </w:t>
            </w:r>
          </w:p>
          <w:p w14:paraId="4777aca2">
            <w:pPr>
              <w:pStyle w:val="VL0"/>
            </w:pPr>
            <w:r>
              <w:rPr>
                <w:sz w:val="24"/>
              </w:rPr>
              <w:t xml:space="preserve">Общая цена Договора составляет не более [</w:t>
            </w:r>
            <w:r>
              <w:rPr>
                <w:i/>
                <w:sz w:val="24"/>
              </w:rPr>
              <w:t xml:space="preserve">указать общую цену Договора</w:t>
            </w:r>
            <w:r>
              <w:rPr>
                <w:sz w:val="24"/>
              </w:rPr>
              <w:t xml:space="preserve">], в том числе НДС в размере, определенном Налоговым кодексом Российской Федерации.</w:t>
            </w:r>
          </w:p>
          <w:p w14:paraId="5526a575">
            <w:pPr>
              <w:pStyle w:val="VL0"/>
            </w:pPr>
            <w:r>
              <w:rPr>
                <w:sz w:val="24"/>
              </w:rPr>
              <w:t xml:space="preserve">В случае, если при исполнении Договора изменяется ставка НДС, применяемая Поставщиком, то указанная цена Договора (цена за единицу Товара)</w:t>
            </w:r>
            <w:r>
              <w:fldChar w:fldCharType="begin" w:fldLock="false"/>
              <w:instrText xml:space="preserve">HYPERLINK \l "_ftn1"</w:instrText>
              <w:fldChar w:fldCharType="separate"/>
            </w:r>
            <w:r>
              <w:fldChar w:fldCharType="end"/>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r>
              <w:fldChar w:fldCharType="begin" w:fldLock="false"/>
              <w:instrText xml:space="preserve">HYPERLINK \l "_ftn2"</w:instrText>
              <w:fldChar w:fldCharType="separate"/>
            </w:r>
            <w:r>
              <w:fldChar w:fldCharType="end"/>
            </w:r>
            <w:r>
              <w:rPr>
                <w:sz w:val="24"/>
              </w:rPr>
              <w:t>.</w:t>
            </w:r>
          </w:p>
          <w:p w14:paraId="46a654d7">
            <w:pPr>
              <w:pStyle w:val="VL0"/>
            </w:pPr>
            <w:r>
              <w:rPr>
                <w:i/>
                <w:sz w:val="24"/>
              </w:rPr>
              <w:t xml:space="preserve">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14:paraId="7611a60d">
            <w:pPr>
              <w:pStyle w:val="VL0"/>
            </w:pPr>
            <w:r>
              <w:rPr>
                <w:sz w:val="24"/>
              </w:rPr>
              <w:t xml:space="preserve">Общая цена Договора составляет не более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w:t>
            </w:r>
          </w:p>
          <w:p w14:paraId="1e1c3ac9">
            <w:pPr>
              <w:pStyle w:val="VL0"/>
            </w:pPr>
            <w:r>
              <w:rPr>
                <w:sz w:val="24"/>
                <w:lang w:val="ru"/>
              </w:rPr>
              <w:t xml:space="preserve">В случае, если при исполнении Договора Поставщик становится плательщиком НДС, то указанная цена Договора (цена за единицу Товара)</w:t>
            </w:r>
            <w:r>
              <w:fldChar w:fldCharType="begin" w:fldLock="false"/>
              <w:instrText xml:space="preserve">HYPERLINK \l "_ftn1"</w:instrText>
              <w:fldChar w:fldCharType="separate"/>
            </w:r>
            <w:r>
              <w:fldChar w:fldCharType="end"/>
            </w:r>
            <w:r>
              <w:rPr>
                <w:sz w:val="24"/>
                <w:lang w:val="ru"/>
              </w:rPr>
              <w:t xml:space="preserve">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r>
              <w:fldChar w:fldCharType="begin" w:fldLock="false"/>
              <w:instrText xml:space="preserve">HYPERLINK \l "_ftn2"</w:instrText>
              <w:fldChar w:fldCharType="separate"/>
            </w:r>
            <w:r>
              <w:fldChar w:fldCharType="end"/>
            </w:r>
            <w:r>
              <w:rPr>
                <w:sz w:val="24"/>
                <w:lang w:val="ru"/>
              </w:rPr>
              <w:t xml:space="preserve">. </w:t>
            </w:r>
            <w:r>
              <w:rPr>
                <w:color w:val="auto"/>
                <w:sz w:val="24"/>
              </w:rPr>
              <w:fldChar w:fldCharType="end"/>
            </w:r>
          </w:p>
          <w:p w14:paraId="153a74cc">
            <w:pPr>
              <w:pStyle w:val="VL0"/>
              <w:rPr>
                <w:color w:val="auto"/>
                <w:sz w:val="24"/>
              </w:rPr>
            </w:pPr>
          </w:p>
          <w:p w14:paraId="436bff22">
            <w:pPr>
              <w:pStyle w:val="VLdoczillaStyle3"/>
              <w:rPr>
                <w:color w:val="auto"/>
                <w:sz w:val="24"/>
              </w:rPr>
            </w:pPr>
          </w:p>
        </w:tc>
      </w:tr>
      <w:tr>
        <w:tc>
          <w:tcPr>
            <w:tcW w:w="576" w:type="dxa"/>
          </w:tcPr>
          <w:p w14:paraId="043d6560">
            <w:pPr>
              <w:pStyle w:val="VL0"/>
              <w:numPr>
                <w:numId w:val="2"/>
                <w:ilvl w:val="1"/>
              </w:numPr>
              <w:rPr>
                <w:color w:val="auto"/>
                <w:sz w:val="24"/>
              </w:rPr>
              <w:ind w:left="176" w:hanging="176"/>
            </w:pPr>
          </w:p>
        </w:tc>
        <w:tc>
          <w:tcPr>
            <w:tcW w:w="2140" w:type="dxa"/>
            <w:hideMark/>
          </w:tcPr>
          <w:p w14:paraId="4266d417">
            <w:pPr>
              <w:pStyle w:val="VL0"/>
              <w:rPr>
                <w:color w:val="auto"/>
                <w:sz w:val="24"/>
              </w:rPr>
            </w:pPr>
            <w:r>
              <w:rPr>
                <w:color w:val="auto"/>
                <w:sz w:val="24"/>
              </w:rPr>
              <w:t xml:space="preserve">Место доставки</w:t>
            </w:r>
          </w:p>
        </w:tc>
        <w:tc>
          <w:tcPr>
            <w:tcW w:w="6498" w:type="dxa"/>
            <w:gridSpan w:val="3"/>
            <w:hideMark/>
          </w:tcPr>
          <w:p w14:paraId="129cd5f4">
            <w:pPr>
              <w:pStyle w:val="VL0"/>
            </w:pPr>
            <w:r>
              <w:rPr>
                <w:color w:val="auto"/>
                <w:sz w:val="24"/>
              </w:rPr>
              <w:fldChar w:fldCharType="begin" w:fldLock="true"/>
              <w:instrText xml:space="preserve">LBVARIABLE \id "506" \displaced</w:instrText>
              <w:fldChar w:fldCharType="separate"/>
            </w:r>
            <w:r>
              <w:rPr>
                <w:color w:val="auto"/>
                <w:sz w:val="24"/>
              </w:rPr>
              <w:fldChar w:fldCharType="begin" w:fldLock="true"/>
              <w:instrText xml:space="preserve">LBVARIABLE \id "492"</w:instrText>
              <w:fldChar w:fldCharType="separate"/>
            </w:r>
            <w:r>
              <w:rPr>
                <w:color w:val="auto"/>
                <w:sz w:val="24"/>
              </w:rPr>
              <w:t xml:space="preserve">625041, Российская Федерация, Тюменская область, г. Тюмень, ул. Бакинских Комиссаров, 6А</w:t>
            </w:r>
          </w:p>
          <w:p>
            <w:pPr>
              <w:pStyle w:val="VL0"/>
            </w:pPr>
            <w:r>
              <w:rPr>
                <w:color w:val="auto"/>
                <w:sz w:val="24"/>
              </w:rPr>
              <w:t xml:space="preserve">Центральный склад</w:t>
            </w:r>
          </w:p>
          <w:p>
            <w:pPr>
              <w:pStyle w:val="VL0"/>
              <w:rPr>
                <w:color w:val="auto"/>
                <w:sz w:val="24"/>
              </w:rPr>
            </w:pPr>
            <w:r>
              <w:rPr>
                <w:color w:val="auto"/>
                <w:sz w:val="24"/>
              </w:rPr>
              <w:fldChar w:fldCharType="end"/>
            </w:r>
            <w:r>
              <w:rPr>
                <w:color w:val="auto"/>
                <w:sz w:val="24"/>
              </w:rPr>
              <w:t>.</w:t>
            </w:r>
            <w:r>
              <w:rPr>
                <w:color w:val="auto"/>
                <w:sz w:val="24"/>
              </w:rPr>
              <w:fldChar w:fldCharType="end"/>
            </w:r>
          </w:p>
        </w:tc>
      </w:tr>
      <w:tr>
        <w:tc>
          <w:tcPr>
            <w:tcW w:w="576" w:type="dxa"/>
          </w:tcPr>
          <w:p w14:paraId="2c437350">
            <w:pPr>
              <w:pStyle w:val="VL0"/>
              <w:numPr>
                <w:numId w:val="2"/>
                <w:ilvl w:val="1"/>
              </w:numPr>
              <w:rPr>
                <w:color w:val="auto"/>
                <w:sz w:val="24"/>
              </w:rPr>
              <w:ind w:left="176" w:hanging="176"/>
            </w:pPr>
          </w:p>
        </w:tc>
        <w:tc>
          <w:tcPr>
            <w:tcW w:w="2140" w:type="dxa"/>
            <w:hideMark/>
          </w:tcPr>
          <w:p w14:paraId="32ab8a7f">
            <w:pPr>
              <w:pStyle w:val="VL0"/>
              <w:rPr>
                <w:color w:val="auto"/>
                <w:sz w:val="24"/>
              </w:rPr>
            </w:pPr>
            <w:r>
              <w:rPr>
                <w:color w:val="auto"/>
                <w:sz w:val="24"/>
              </w:rPr>
              <w:t xml:space="preserve">Срок уведомления о доставке</w:t>
            </w:r>
          </w:p>
        </w:tc>
        <w:tc>
          <w:tcPr>
            <w:tcW w:w="6498" w:type="dxa"/>
            <w:gridSpan w:val="3"/>
            <w:hideMark/>
          </w:tcPr>
          <w:p w14:paraId="79ecfa15">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true"/>
              <w:instrText xml:space="preserve">LBVARIABLE \id "191" \grammarCase "accusative"</w:instrText>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рабочий(-их) день (дней(-я)) до даты доставки Товара.</w:t>
            </w:r>
          </w:p>
        </w:tc>
      </w:tr>
      <w:tr>
        <w:tc>
          <w:tcPr>
            <w:tcW w:w="576" w:type="dxa"/>
          </w:tcPr>
          <w:p w14:paraId="0a13a4c0">
            <w:pPr>
              <w:pStyle w:val="VL0"/>
              <w:numPr>
                <w:numId w:val="2"/>
                <w:ilvl w:val="1"/>
              </w:numPr>
              <w:rPr>
                <w:color w:val="auto"/>
                <w:sz w:val="24"/>
              </w:rPr>
              <w:ind w:left="176" w:hanging="176"/>
            </w:pPr>
          </w:p>
        </w:tc>
        <w:tc>
          <w:tcPr>
            <w:tcW w:w="2140" w:type="dxa"/>
            <w:hideMark/>
          </w:tcPr>
          <w:p w14:paraId="2ea40476">
            <w:pPr>
              <w:pStyle w:val="VL0"/>
              <w:rPr>
                <w:color w:val="auto"/>
                <w:sz w:val="24"/>
                <w:lang w:val="en-US"/>
              </w:rPr>
            </w:pPr>
            <w:r>
              <w:rPr>
                <w:color w:val="auto"/>
                <w:sz w:val="24"/>
              </w:rPr>
              <w:t xml:space="preserve">Срок поставки Товара</w:t>
            </w:r>
          </w:p>
        </w:tc>
        <w:tc>
          <w:tcPr>
            <w:tcW w:w="6498" w:type="dxa"/>
            <w:gridSpan w:val="3"/>
            <w:hideMark/>
          </w:tcPr>
          <w:p w14:paraId="654beadf">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14 (Четырнадцати) рабочих дней</w:t>
            </w:r>
            <w:r>
              <w:rPr>
                <w:color w:val="auto"/>
                <w:sz w:val="24"/>
              </w:rPr>
              <w:fldChar w:fldCharType="end"/>
            </w:r>
            <w:r>
              <w:rPr>
                <w:color w:val="auto"/>
                <w:sz w:val="24"/>
              </w:rPr>
              <w:t xml:space="preserve"> с даты подписания настоящего Договора </w:t>
            </w:r>
          </w:p>
        </w:tc>
      </w:tr>
      <w:tr>
        <w:tc>
          <w:tcPr>
            <w:tcW w:w="576" w:type="dxa"/>
          </w:tcPr>
          <w:p w14:paraId="06a42603">
            <w:pPr>
              <w:pStyle w:val="VL0"/>
              <w:numPr>
                <w:numId w:val="2"/>
                <w:ilvl w:val="1"/>
              </w:numPr>
              <w:rPr>
                <w:color w:val="auto"/>
                <w:sz w:val="24"/>
              </w:rPr>
              <w:ind w:left="176" w:hanging="176"/>
            </w:pPr>
          </w:p>
        </w:tc>
        <w:tc>
          <w:tcPr>
            <w:tcW w:w="2140" w:type="dxa"/>
            <w:hideMark/>
          </w:tcPr>
          <w:p w14:paraId="625302e0">
            <w:pPr>
              <w:pStyle w:val="VL0"/>
              <w:rPr>
                <w:color w:val="auto"/>
                <w:sz w:val="24"/>
              </w:rPr>
            </w:pPr>
            <w:r>
              <w:rPr>
                <w:color w:val="auto"/>
                <w:sz w:val="24"/>
              </w:rPr>
              <w:t xml:space="preserve">Способ доставки</w:t>
            </w:r>
          </w:p>
        </w:tc>
        <w:tc>
          <w:tcPr>
            <w:tcW w:w="6498" w:type="dxa"/>
            <w:gridSpan w:val="3"/>
            <w:hideMark/>
          </w:tcPr>
          <w:p w14:paraId="5b3da0d6">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14:paraId="2b14ff8e">
            <w:pPr>
              <w:pStyle w:val="VL0"/>
              <w:numPr>
                <w:numId w:val="2"/>
                <w:ilvl w:val="1"/>
              </w:numPr>
              <w:rPr>
                <w:color w:val="auto"/>
                <w:sz w:val="24"/>
              </w:rPr>
              <w:ind w:left="176" w:hanging="176"/>
            </w:pPr>
          </w:p>
        </w:tc>
        <w:tc>
          <w:tcPr>
            <w:tcW w:w="2140" w:type="dxa"/>
            <w:hideMark/>
          </w:tcPr>
          <w:p w14:paraId="5f9cc65f">
            <w:pPr>
              <w:pStyle w:val="VL0"/>
              <w:rPr>
                <w:color w:val="auto"/>
                <w:sz w:val="24"/>
              </w:rPr>
            </w:pPr>
            <w:r>
              <w:rPr>
                <w:color w:val="auto"/>
                <w:sz w:val="24"/>
              </w:rPr>
              <w:t xml:space="preserve">Срок приемки Товара</w:t>
            </w:r>
          </w:p>
        </w:tc>
        <w:tc>
          <w:tcPr>
            <w:tcW w:w="6498" w:type="dxa"/>
            <w:gridSpan w:val="3"/>
            <w:hideMark/>
          </w:tcPr>
          <w:p w14:paraId="1c7317e9">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tc>
          <w:tcPr>
            <w:tcW w:w="576" w:type="dxa"/>
          </w:tcPr>
          <w:p w14:paraId="05495f01">
            <w:pPr>
              <w:pStyle w:val="VL0"/>
              <w:numPr>
                <w:numId w:val="2"/>
                <w:ilvl w:val="1"/>
              </w:numPr>
              <w:rPr>
                <w:color w:val="auto"/>
                <w:sz w:val="24"/>
              </w:rPr>
              <w:ind w:left="176" w:hanging="176"/>
            </w:pPr>
          </w:p>
        </w:tc>
        <w:tc>
          <w:tcPr>
            <w:tcW w:w="2140" w:type="dxa"/>
            <w:hideMark/>
          </w:tcPr>
          <w:p w14:paraId="6ace6647">
            <w:pPr>
              <w:pStyle w:val="VL0"/>
              <w:rPr>
                <w:color w:val="auto"/>
                <w:sz w:val="24"/>
              </w:rPr>
            </w:pPr>
            <w:r>
              <w:rPr>
                <w:color w:val="auto"/>
                <w:sz w:val="24"/>
              </w:rPr>
              <w:t xml:space="preserve">Срок устранения Поставщиком выявленных недостатков Товара или замены Товара</w:t>
            </w:r>
          </w:p>
        </w:tc>
        <w:tc>
          <w:tcPr>
            <w:tcW w:w="6498" w:type="dxa"/>
            <w:gridSpan w:val="3"/>
            <w:hideMark/>
          </w:tcPr>
          <w:p w14:paraId="0b36a57c">
            <w:pPr>
              <w:pStyle w:val="VL0"/>
              <w:rPr>
                <w:color w:val="auto"/>
                <w:sz w:val="24"/>
              </w:rPr>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true"/>
              <w:instrText xml:space="preserve">LBVARIABLE \id "204" \grammarCase "genitive" \letterCase "normal" \rounding "none" \dateFormat "dd.mm.yyyy" \moneyFormat "0,000.##" \numeral "cardinal"</w:instrText>
              <w:fldChar w:fldCharType="separate"/>
            </w:r>
            <w:r>
              <w:rPr>
                <w:color w:val="auto"/>
                <w:sz w:val="24"/>
              </w:rPr>
              <w:t>5</w:t>
            </w:r>
            <w:r>
              <w:rPr>
                <w:color w:val="auto"/>
                <w:sz w:val="24"/>
              </w:rPr>
              <w:fldChar w:fldCharType="end"/>
            </w:r>
            <w:r>
              <w:rPr>
                <w:color w:val="auto"/>
                <w:sz w:val="24"/>
              </w:rPr>
              <w:t xml:space="preserve"> рабочих дней с даты получения Акта об установленном расхождении по количеству и качеству при приемке товарно-материальных ценностей по форме ТОРГ-2.</w:t>
            </w:r>
          </w:p>
        </w:tc>
      </w:tr>
      <w:tr>
        <w:tc>
          <w:tcPr>
            <w:tcW w:w="576" w:type="dxa"/>
          </w:tcPr>
          <w:p w14:paraId="5d817d59">
            <w:pPr>
              <w:pStyle w:val="VL0"/>
              <w:numPr>
                <w:numId w:val="2"/>
                <w:ilvl w:val="1"/>
              </w:numPr>
              <w:rPr>
                <w:color w:val="auto"/>
                <w:sz w:val="24"/>
              </w:rPr>
              <w:ind w:left="176" w:hanging="176"/>
            </w:pPr>
          </w:p>
        </w:tc>
        <w:tc>
          <w:tcPr>
            <w:tcW w:w="2140" w:type="dxa"/>
            <w:hideMark/>
          </w:tcPr>
          <w:p w14:paraId="4bb29bb8">
            <w:pPr>
              <w:pStyle w:val="VL0"/>
              <w:rPr>
                <w:color w:val="auto"/>
                <w:sz w:val="24"/>
              </w:rPr>
            </w:pPr>
            <w:r>
              <w:rPr>
                <w:color w:val="auto"/>
                <w:sz w:val="24"/>
              </w:rPr>
              <w:t xml:space="preserve">Гарантийный срок</w:t>
            </w:r>
          </w:p>
        </w:tc>
        <w:tc>
          <w:tcPr>
            <w:tcW w:w="6498" w:type="dxa"/>
            <w:gridSpan w:val="3"/>
            <w:hideMark/>
          </w:tcPr>
          <w:p w14:paraId="69525cb3">
            <w:pPr>
              <w:pStyle w:val="VL0"/>
              <w:rPr>
                <w:color w:val="auto"/>
                <w:sz w:val="24"/>
              </w:rPr>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24 (двадцать четыре) месяца</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w:instrText>
              <w:fldChar w:fldCharType="separate"/>
            </w:r>
            <w:r>
              <w:rPr>
                <w:color w:val="auto"/>
                <w:sz w:val="24"/>
              </w:rPr>
              <w:t>10</w:t>
            </w:r>
            <w:r>
              <w:rPr>
                <w:color w:val="auto"/>
                <w:sz w:val="24"/>
              </w:rPr>
              <w:fldChar w:fldCharType="end"/>
            </w:r>
            <w:r>
              <w:rPr>
                <w:color w:val="auto"/>
                <w:sz w:val="24"/>
              </w:rPr>
              <w:t xml:space="preserve"> рабочих дней с даты получения письменного требования от Покупателя об устранении недостатков Товара.</w:t>
            </w:r>
            <w:r>
              <w:rPr>
                <w:color w:val="auto"/>
                <w:sz w:val="24"/>
              </w:rPr>
              <w:fldChar w:fldCharType="end"/>
            </w:r>
          </w:p>
        </w:tc>
      </w:tr>
      <w:tr>
        <w:tc>
          <w:tcPr>
            <w:tcW w:w="576" w:type="dxa"/>
          </w:tcPr>
          <w:p w14:paraId="295542cc">
            <w:pPr>
              <w:pStyle w:val="VL0"/>
              <w:numPr>
                <w:numId w:val="2"/>
                <w:ilvl w:val="1"/>
              </w:numPr>
              <w:rPr>
                <w:color w:val="auto"/>
                <w:sz w:val="24"/>
              </w:rPr>
              <w:ind w:left="176" w:hanging="176"/>
            </w:pPr>
          </w:p>
        </w:tc>
        <w:tc>
          <w:tcPr>
            <w:tcW w:w="2140" w:type="dxa"/>
            <w:hideMark/>
          </w:tcPr>
          <w:p w14:paraId="46f0497a">
            <w:pPr>
              <w:pStyle w:val="VL0"/>
              <w:rPr>
                <w:color w:val="auto"/>
                <w:sz w:val="24"/>
              </w:rPr>
            </w:pPr>
            <w:r>
              <w:rPr>
                <w:color w:val="auto"/>
                <w:sz w:val="24"/>
              </w:rPr>
              <w:t xml:space="preserve">Срок направления Поставщиком счета на оплату Товара</w:t>
            </w:r>
          </w:p>
        </w:tc>
        <w:tc>
          <w:tcPr>
            <w:tcW w:w="6498" w:type="dxa"/>
            <w:gridSpan w:val="3"/>
            <w:hideMark/>
          </w:tcPr>
          <w:p w14:paraId="0b3f9e19">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true"/>
              <w:instrText xml:space="preserve">LBVARIABLE \id "220" \grammarCase "genitive"</w:instrText>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рабочих дней с даты подписания Сторонами </w:t>
            </w:r>
            <w:r>
              <w:rPr>
                <w:color w:val="auto"/>
                <w:sz w:val="24"/>
              </w:rPr>
              <w:fldChar w:fldCharType="begin" w:fldLock="true"/>
              <w:instrText xml:space="preserve">LBVARIABLE \id "222"</w:instrText>
              <w:fldChar w:fldCharType="separate"/>
            </w:r>
            <w:r>
              <w:rPr>
                <w:color w:val="auto"/>
                <w:sz w:val="24"/>
              </w:rPr>
              <w:t xml:space="preserve">Сводного акта приемки-передачи Товара</w:t>
            </w:r>
            <w:r>
              <w:rPr>
                <w:color w:val="auto"/>
                <w:sz w:val="24"/>
              </w:rPr>
              <w:fldChar w:fldCharType="end"/>
            </w:r>
            <w:r>
              <w:rPr>
                <w:color w:val="auto"/>
                <w:sz w:val="24"/>
              </w:rPr>
              <w:t xml:space="preserve">. </w:t>
            </w:r>
          </w:p>
        </w:tc>
      </w:tr>
      <w:tr>
        <w:tc>
          <w:tcPr>
            <w:tcW w:w="576" w:type="dxa"/>
          </w:tcPr>
          <w:p w14:paraId="0e87044c">
            <w:pPr>
              <w:pStyle w:val="VL0"/>
              <w:numPr>
                <w:numId w:val="2"/>
                <w:ilvl w:val="1"/>
              </w:numPr>
              <w:rPr>
                <w:color w:val="auto"/>
                <w:sz w:val="24"/>
              </w:rPr>
              <w:ind w:left="176" w:hanging="176"/>
            </w:pPr>
          </w:p>
        </w:tc>
        <w:tc>
          <w:tcPr>
            <w:tcW w:w="2140" w:type="dxa"/>
            <w:hideMark/>
          </w:tcPr>
          <w:p w14:paraId="6cbc9edd">
            <w:pPr>
              <w:pStyle w:val="VL0"/>
              <w:rPr>
                <w:color w:val="auto"/>
                <w:sz w:val="24"/>
              </w:rPr>
            </w:pPr>
            <w:r>
              <w:rPr>
                <w:color w:val="auto"/>
                <w:sz w:val="24"/>
              </w:rPr>
              <w:t xml:space="preserve">Срок оплаты товара Покупателем</w:t>
            </w:r>
          </w:p>
        </w:tc>
        <w:tc>
          <w:tcPr>
            <w:tcW w:w="6498" w:type="dxa"/>
            <w:gridSpan w:val="3"/>
            <w:hideMark/>
          </w:tcPr>
          <w:p w14:paraId="4d0e8014">
            <w:pPr>
              <w:pStyle w:val="VL0"/>
              <w:ind w:hanging="22"/>
            </w:pPr>
            <w:r>
              <w:rPr>
                <w:i/>
                <w:sz w:val="24"/>
                <w:lang w:val="ru"/>
              </w:rPr>
              <w:fldChar w:fldCharType="begin" w:fldLock="true"/>
              <w:instrText xml:space="preserve">LBVARIABLE \id "2" \displaced</w:instrText>
              <w:fldChar w:fldCharType="separate"/>
            </w:r>
            <w:r>
              <w:rPr>
                <w:i/>
                <w:sz w:val="24"/>
                <w:lang w:val="ru"/>
              </w:rPr>
              <w:fldChar w:fldCharType="end"/>
            </w:r>
            <w:r>
              <w:rPr>
                <w:i/>
                <w:sz w:val="24"/>
                <w:lang w:val="ru"/>
              </w:rPr>
              <w:fldChar w:fldCharType="begin" w:fldLock="true"/>
              <w:instrText xml:space="preserve">LBVARIABLE \id "155" \displaced</w:instrText>
              <w:fldChar w:fldCharType="separate"/>
            </w:r>
            <w:r>
              <w:rPr>
                <w:i/>
                <w:sz w:val="24"/>
                <w:lang w:val="ru"/>
              </w:rPr>
              <w:t xml:space="preserve">Не более </w:t>
            </w:r>
            <w:r>
              <w:rPr>
                <w:i/>
                <w:sz w:val="24"/>
                <w:lang w:val="ru"/>
              </w:rPr>
              <w:fldChar w:fldCharType="begin" w:fldLock="true"/>
              <w:instrText xml:space="preserve">LBVARIABLE \id "576" \grammarCase "genitive" \numberFormat "0,000.######## (Spell) unit"</w:instrText>
              <w:fldChar w:fldCharType="separate"/>
            </w:r>
            <w:r>
              <w:rPr>
                <w:i/>
                <w:sz w:val="24"/>
                <w:lang w:val="ru"/>
              </w:rPr>
              <w:t xml:space="preserve">7 (Семи)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"222"</w:instrText>
              <w:fldChar w:fldCharType="separate"/>
            </w:r>
            <w:r>
              <w:rPr>
                <w:sz w:val="24"/>
              </w:rPr>
              <w:t xml:space="preserve">Сводного акта приемки-передачи Товара</w:t>
            </w:r>
            <w:r>
              <w:rPr>
                <w:sz w:val="24"/>
              </w:rPr>
              <w:fldChar w:fldCharType="end"/>
            </w:r>
            <w:r>
              <w:t>.</w:t>
            </w:r>
            <w:r>
              <w:rPr>
                <w:i/>
                <w:sz w:val="24"/>
                <w:lang w:val="ru"/>
              </w:rPr>
              <w:fldChar w:fldCharType="end"/>
            </w:r>
          </w:p>
        </w:tc>
      </w:tr>
      <w:tr>
        <w:tc>
          <w:tcPr>
            <w:tcW w:w="576" w:type="dxa"/>
            <w:vMerge w:val="restart"/>
          </w:tcPr>
          <w:p w14:paraId="7a698874">
            <w:pPr>
              <w:pStyle w:val="VL0"/>
              <w:numPr>
                <w:numId w:val="2"/>
                <w:ilvl w:val="1"/>
              </w:numPr>
              <w:rPr>
                <w:color w:val="auto"/>
                <w:sz w:val="24"/>
              </w:rPr>
              <w:ind w:left="176" w:hanging="176"/>
            </w:pPr>
          </w:p>
        </w:tc>
        <w:tc>
          <w:tcPr>
            <w:tcW w:w="2140" w:type="dxa"/>
            <w:vMerge w:val="restart"/>
            <w:hideMark/>
          </w:tcPr>
          <w:p w14:paraId="3da4d3dc">
            <w:pPr>
              <w:pStyle w:val="VL0"/>
              <w:rPr>
                <w:color w:val="auto"/>
                <w:sz w:val="24"/>
              </w:rPr>
            </w:pPr>
            <w:r>
              <w:rPr>
                <w:color w:val="auto"/>
                <w:sz w:val="24"/>
              </w:rPr>
              <w:t xml:space="preserve">Ответственность Поставщика</w:t>
            </w:r>
          </w:p>
        </w:tc>
        <w:tc>
          <w:tcPr>
            <w:tcW w:w="856" w:type="dxa"/>
            <w:hideMark/>
          </w:tcPr>
          <w:p w14:paraId="7760735d">
            <w:pPr>
              <w:pStyle w:val="VL0"/>
              <w:rPr>
                <w:color w:val="auto"/>
                <w:sz w:val="24"/>
              </w:rPr>
            </w:pPr>
            <w:r>
              <w:rPr>
                <w:color w:val="auto"/>
                <w:sz w:val="24"/>
              </w:rPr>
              <w:t xml:space="preserve">№ п/п</w:t>
            </w:r>
          </w:p>
        </w:tc>
        <w:tc>
          <w:tcPr>
            <w:tcW w:w="2374" w:type="dxa"/>
            <w:hideMark/>
          </w:tcPr>
          <w:p w14:paraId="4a36abd3">
            <w:pPr>
              <w:pStyle w:val="VL0"/>
              <w:rPr>
                <w:b/>
                <w:color w:val="auto"/>
                <w:sz w:val="24"/>
              </w:rPr>
            </w:pPr>
            <w:r>
              <w:rPr>
                <w:b/>
                <w:color w:val="auto"/>
                <w:sz w:val="24"/>
              </w:rPr>
              <w:t>Нарушение</w:t>
            </w:r>
          </w:p>
        </w:tc>
        <w:tc>
          <w:tcPr>
            <w:tcW w:w="3268" w:type="dxa"/>
            <w:hideMark/>
          </w:tcPr>
          <w:p w14:paraId="2e6a8d01">
            <w:pPr>
              <w:pStyle w:val="VL0"/>
              <w:rPr>
                <w:b/>
                <w:color w:val="auto"/>
                <w:sz w:val="24"/>
              </w:rPr>
            </w:pPr>
            <w:r>
              <w:rPr>
                <w:b/>
                <w:color w:val="auto"/>
                <w:sz w:val="24"/>
              </w:rPr>
              <w:t>Ответственность</w:t>
            </w:r>
          </w:p>
        </w:tc>
      </w:tr>
      <w:tr>
        <w:tc>
          <w:tcPr>
            <w:tcW w:w="576" w:type="dxa"/>
            <w:vMerge w:val="continue"/>
            <w:vAlign w:val="center"/>
            <w:hideMark/>
          </w:tcPr>
          <w:p w14:paraId="27dd9c1d">
            <w:pPr>
              <w:rPr>
                <w:color w:val="auto"/>
                <w:sz w:val="24"/>
              </w:rPr>
            </w:pPr>
          </w:p>
        </w:tc>
        <w:tc>
          <w:tcPr>
            <w:tcW w:w="0" w:type="auto"/>
            <w:vMerge w:val="continue"/>
            <w:vAlign w:val="center"/>
            <w:hideMark/>
          </w:tcPr>
          <w:p w14:paraId="7bbac4ac">
            <w:pPr>
              <w:rPr>
                <w:color w:val="auto"/>
                <w:sz w:val="24"/>
              </w:rPr>
            </w:pPr>
          </w:p>
        </w:tc>
        <w:tc>
          <w:tcPr>
            <w:tcW w:w="856" w:type="dxa"/>
          </w:tcPr>
          <w:p w14:paraId="4717e6e8">
            <w:pPr>
              <w:pStyle w:val="VL0"/>
              <w:numPr>
                <w:numId w:val="2"/>
                <w:ilvl w:val="2"/>
              </w:numPr>
              <w:rPr>
                <w:color w:val="auto"/>
                <w:sz w:val="24"/>
              </w:rPr>
              <w:ind w:left="601" w:right="459" w:hanging="601"/>
            </w:pPr>
          </w:p>
        </w:tc>
        <w:tc>
          <w:tcPr>
            <w:tcW w:w="2374" w:type="dxa"/>
            <w:hideMark/>
          </w:tcPr>
          <w:p w14:paraId="7b0225d3">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8" w:type="dxa"/>
            <w:hideMark/>
          </w:tcPr>
          <w:p w14:paraId="5c22558c">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\percentFormat "0,000.########'%'"</w:instrText>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tc>
          <w:tcPr>
            <w:tcW w:w="576" w:type="dxa"/>
            <w:vMerge w:val="continue"/>
            <w:vAlign w:val="center"/>
            <w:hideMark/>
          </w:tcPr>
          <w:p w14:paraId="1800f5cb">
            <w:pPr>
              <w:rPr>
                <w:color w:val="auto"/>
                <w:sz w:val="24"/>
              </w:rPr>
            </w:pPr>
          </w:p>
        </w:tc>
        <w:tc>
          <w:tcPr>
            <w:tcW w:w="0" w:type="auto"/>
            <w:vMerge w:val="continue"/>
            <w:vAlign w:val="center"/>
            <w:hideMark/>
          </w:tcPr>
          <w:p w14:paraId="77e23df7">
            <w:pPr>
              <w:rPr>
                <w:color w:val="auto"/>
                <w:sz w:val="24"/>
              </w:rPr>
            </w:pPr>
          </w:p>
        </w:tc>
        <w:tc>
          <w:tcPr>
            <w:tcW w:w="856" w:type="dxa"/>
          </w:tcPr>
          <w:p w14:paraId="3d702909">
            <w:pPr>
              <w:pStyle w:val="VL0"/>
              <w:numPr>
                <w:numId w:val="2"/>
                <w:ilvl w:val="2"/>
              </w:numPr>
              <w:rPr>
                <w:color w:val="auto"/>
                <w:sz w:val="24"/>
              </w:rPr>
              <w:ind w:left="601" w:right="459" w:hanging="601"/>
            </w:pPr>
          </w:p>
        </w:tc>
        <w:tc>
          <w:tcPr>
            <w:tcW w:w="2374" w:type="dxa"/>
            <w:hideMark/>
          </w:tcPr>
          <w:p w14:paraId="12e3254d">
            <w:pPr>
              <w:pStyle w:val="VL0"/>
              <w:rPr>
                <w:color w:val="auto"/>
                <w:sz w:val="24"/>
              </w:rPr>
            </w:pPr>
            <w:r>
              <w:rPr>
                <w:color w:val="auto"/>
                <w:sz w:val="24"/>
              </w:rPr>
              <w:t xml:space="preserve">Нарушение Поставщиком сроков устранения недостатков в поставленных Товарах, выявленных Покупателем</w:t>
            </w:r>
          </w:p>
        </w:tc>
        <w:tc>
          <w:tcPr>
            <w:tcW w:w="3268" w:type="dxa"/>
            <w:hideMark/>
          </w:tcPr>
          <w:p w14:paraId="2c3bf39e">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0,5%</w:t>
            </w:r>
            <w:r>
              <w:rPr>
                <w:color w:val="auto"/>
                <w:sz w:val="24"/>
              </w:rPr>
              <w:fldChar w:fldCharType="end"/>
            </w:r>
            <w:r>
              <w:rPr>
                <w:color w:val="auto"/>
                <w:sz w:val="24"/>
              </w:rPr>
              <w:t xml:space="preserve"> от </w:t>
            </w:r>
            <w:r>
              <w:rPr>
                <w:color w:val="auto"/>
                <w:sz w:val="24"/>
              </w:rPr>
              <w:fldChar w:fldCharType="begin" w:fldLock="true"/>
              <w:instrText xml:space="preserve">LBVARIABLE \id "526" \moneyFormat "0,000 (I) $ 00 c"</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true"/>
              <w:instrText xml:space="preserve">LBVARIABLE \id "237" \percentFormat "0,000.########'%'"</w:instrText>
              <w:fldChar w:fldCharType="separate"/>
            </w:r>
            <w:r>
              <w:rPr>
                <w:color w:val="auto"/>
                <w:sz w:val="24"/>
              </w:rPr>
              <w:t>5%</w:t>
            </w:r>
            <w:r>
              <w:rPr>
                <w:color w:val="auto"/>
                <w:sz w:val="24"/>
              </w:rPr>
              <w:fldChar w:fldCharType="end"/>
            </w:r>
            <w:r>
              <w:rPr>
                <w:color w:val="auto"/>
                <w:sz w:val="24"/>
              </w:rPr>
              <w:t xml:space="preserve"> от цены Договора.</w:t>
            </w:r>
            <w:r>
              <w:rPr>
                <w:color w:val="auto"/>
                <w:sz w:val="24"/>
              </w:rPr>
              <w:fldChar w:fldCharType="end"/>
            </w:r>
          </w:p>
        </w:tc>
      </w:tr>
      <w:tr>
        <w:tc>
          <w:tcPr>
            <w:tcW w:w="576" w:type="dxa"/>
            <w:vMerge w:val="continue"/>
            <w:vAlign w:val="center"/>
            <w:hideMark/>
          </w:tcPr>
          <w:p w14:paraId="2a825281">
            <w:pPr>
              <w:rPr>
                <w:color w:val="auto"/>
                <w:sz w:val="24"/>
              </w:rPr>
            </w:pPr>
          </w:p>
        </w:tc>
        <w:tc>
          <w:tcPr>
            <w:tcW w:w="0" w:type="auto"/>
            <w:vMerge w:val="continue"/>
            <w:vAlign w:val="center"/>
            <w:hideMark/>
          </w:tcPr>
          <w:p w14:paraId="64a3d675">
            <w:pPr>
              <w:rPr>
                <w:color w:val="auto"/>
                <w:sz w:val="24"/>
              </w:rPr>
            </w:pPr>
          </w:p>
        </w:tc>
        <w:tc>
          <w:tcPr>
            <w:tcW w:w="856" w:type="dxa"/>
          </w:tcPr>
          <w:p w14:paraId="7c673e29">
            <w:pPr>
              <w:pStyle w:val="VL0"/>
              <w:numPr>
                <w:numId w:val="2"/>
                <w:ilvl w:val="2"/>
              </w:numPr>
              <w:rPr>
                <w:color w:val="auto"/>
                <w:sz w:val="24"/>
              </w:rPr>
              <w:ind w:left="601" w:right="459" w:hanging="601"/>
            </w:pPr>
          </w:p>
        </w:tc>
        <w:tc>
          <w:tcPr>
            <w:tcW w:w="2374" w:type="dxa"/>
            <w:hideMark/>
          </w:tcPr>
          <w:p w14:paraId="1fc8ae2c">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5.1.3., 5.1.4., 5.1.7., 5.1.8., 5.1.9., 5.1.10., 5.1.12., 5.1.13., 5.1.15., 5.1.17  </w:t>
            </w:r>
            <w:r>
              <w:rPr>
                <w:color w:val="auto"/>
                <w:sz w:val="24"/>
              </w:rPr>
              <w:fldChar w:fldCharType="end"/>
            </w:r>
            <w:r>
              <w:rPr>
                <w:color w:val="auto"/>
                <w:sz w:val="24"/>
              </w:rPr>
              <w:t xml:space="preserve"> Договора</w:t>
            </w:r>
          </w:p>
        </w:tc>
        <w:tc>
          <w:tcPr>
            <w:tcW w:w="3268" w:type="dxa"/>
            <w:hideMark/>
          </w:tcPr>
          <w:p w14:paraId="70ce8a73">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5.1.3., 5.1.4., 5.1.7., 5.1.8., 5.1.9., 5.1.10., 5.1.12., 5.1.13., 5.1.15., 5.1.17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w:instrText>
              <w:fldChar w:fldCharType="separate"/>
            </w:r>
            <w:r>
              <w:rPr>
                <w:color w:val="auto"/>
                <w:sz w:val="24"/>
              </w:rPr>
              <w:t xml:space="preserve">2 000 (Две тысячи) рублей 00 копеек</w:t>
            </w:r>
            <w:r>
              <w:rPr>
                <w:color w:val="auto"/>
                <w:sz w:val="24"/>
              </w:rPr>
              <w:fldChar w:fldCharType="end"/>
            </w:r>
          </w:p>
        </w:tc>
      </w:tr>
      <w:tr>
        <w:tc>
          <w:tcPr>
            <w:tcW w:w="576" w:type="dxa"/>
            <w:vMerge w:val="continue"/>
            <w:vAlign w:val="center"/>
            <w:hideMark/>
          </w:tcPr>
          <w:p w14:paraId="7397f38d">
            <w:pPr>
              <w:rPr>
                <w:color w:val="auto"/>
                <w:sz w:val="24"/>
              </w:rPr>
            </w:pPr>
          </w:p>
        </w:tc>
        <w:tc>
          <w:tcPr>
            <w:tcW w:w="0" w:type="auto"/>
            <w:vMerge w:val="continue"/>
            <w:vAlign w:val="center"/>
            <w:hideMark/>
          </w:tcPr>
          <w:p w14:paraId="27674afb">
            <w:pPr>
              <w:rPr>
                <w:color w:val="auto"/>
                <w:sz w:val="24"/>
              </w:rPr>
            </w:pPr>
          </w:p>
        </w:tc>
        <w:tc>
          <w:tcPr>
            <w:tcW w:w="856" w:type="dxa"/>
          </w:tcPr>
          <w:p w14:paraId="40b4423f">
            <w:pPr>
              <w:pStyle w:val="VL0"/>
              <w:numPr>
                <w:numId w:val="2"/>
                <w:ilvl w:val="2"/>
              </w:numPr>
              <w:rPr>
                <w:color w:val="auto"/>
                <w:sz w:val="24"/>
              </w:rPr>
              <w:ind w:left="601" w:right="459" w:hanging="601"/>
            </w:pPr>
          </w:p>
        </w:tc>
        <w:tc>
          <w:tcPr>
            <w:tcW w:w="2374" w:type="dxa"/>
            <w:hideMark/>
          </w:tcPr>
          <w:p w14:paraId="5e5e342a">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14:paraId="5f0421d2">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20000 руб.</w:t>
            </w:r>
            <w:r>
              <w:rPr>
                <w:sz w:val="24"/>
              </w:rPr>
              <w:fldChar w:fldCharType="end"/>
            </w:r>
            <w:r>
              <w:rPr>
                <w:sz w:val="24"/>
              </w:rPr>
              <w:t>.</w:t>
            </w:r>
          </w:p>
        </w:tc>
      </w:tr>
      <w:tr>
        <w:tc>
          <w:tcPr>
            <w:tcW w:w="576" w:type="dxa"/>
          </w:tcPr>
          <w:p w14:paraId="5822a66c">
            <w:pPr>
              <w:pStyle w:val="VL0"/>
              <w:numPr>
                <w:numId w:val="2"/>
                <w:ilvl w:val="1"/>
              </w:numPr>
              <w:rPr>
                <w:color w:val="auto"/>
                <w:sz w:val="24"/>
              </w:rPr>
              <w:ind w:left="176" w:hanging="176"/>
            </w:pPr>
          </w:p>
        </w:tc>
        <w:tc>
          <w:tcPr>
            <w:tcW w:w="2140" w:type="dxa"/>
            <w:hideMark/>
          </w:tcPr>
          <w:p w14:paraId="44575400">
            <w:pPr>
              <w:pStyle w:val="VL0"/>
              <w:rPr>
                <w:color w:val="auto"/>
                <w:sz w:val="24"/>
              </w:rPr>
            </w:pPr>
            <w:r>
              <w:rPr>
                <w:color w:val="auto"/>
                <w:sz w:val="24"/>
              </w:rPr>
              <w:t xml:space="preserve">Ответственность Покупателя</w:t>
            </w:r>
          </w:p>
        </w:tc>
        <w:tc>
          <w:tcPr>
            <w:tcW w:w="3230" w:type="dxa"/>
            <w:gridSpan w:val="2"/>
            <w:hideMark/>
          </w:tcPr>
          <w:p w14:paraId="653e6ae0">
            <w:pPr>
              <w:pStyle w:val="VL0"/>
              <w:rPr>
                <w:color w:val="auto"/>
                <w:sz w:val="24"/>
              </w:rPr>
            </w:pPr>
            <w:r>
              <w:rPr>
                <w:color w:val="auto"/>
                <w:sz w:val="24"/>
              </w:rPr>
              <w:t xml:space="preserve">Нарушение Покупателем сроков оплаты поставленных и принятых Товаров</w:t>
            </w:r>
          </w:p>
        </w:tc>
        <w:tc>
          <w:tcPr>
            <w:tcW w:w="3268" w:type="dxa"/>
            <w:hideMark/>
          </w:tcPr>
          <w:p w14:paraId="2696fc47">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tc>
          <w:tcPr>
            <w:tcW w:w="576" w:type="dxa"/>
          </w:tcPr>
          <w:p w14:paraId="33c88c15">
            <w:pPr>
              <w:pStyle w:val="VL0"/>
              <w:numPr>
                <w:numId w:val="2"/>
                <w:ilvl w:val="1"/>
              </w:numPr>
              <w:rPr>
                <w:color w:val="auto"/>
                <w:sz w:val="24"/>
              </w:rPr>
              <w:ind w:left="176" w:hanging="176"/>
            </w:pPr>
          </w:p>
        </w:tc>
        <w:tc>
          <w:tcPr>
            <w:tcW w:w="2140" w:type="dxa"/>
            <w:hideMark/>
          </w:tcPr>
          <w:p w14:paraId="2fb2ce6f">
            <w:pPr>
              <w:pStyle w:val="VL0"/>
              <w:rPr>
                <w:color w:val="auto"/>
                <w:sz w:val="24"/>
              </w:rPr>
            </w:pPr>
            <w:r>
              <w:rPr>
                <w:color w:val="auto"/>
                <w:sz w:val="24"/>
              </w:rPr>
              <w:t xml:space="preserve">Обеспечение исполнения Договора </w:t>
            </w:r>
          </w:p>
        </w:tc>
        <w:tc>
          <w:tcPr>
            <w:tcW w:w="6498" w:type="dxa"/>
            <w:gridSpan w:val="3"/>
            <w:hideMark/>
          </w:tcPr>
          <w:p w14:paraId="47dbc821">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i/>
                <w:color w:val="auto"/>
                <w:sz w:val="24"/>
              </w:rPr>
              <w:t xml:space="preserve"> </w:t>
            </w:r>
            <w:r>
              <w:rPr>
                <w:i/>
                <w:color w:val="auto"/>
                <w:sz w:val="24"/>
              </w:rPr>
              <w:fldChar w:fldCharType="end"/>
            </w:r>
          </w:p>
        </w:tc>
      </w:tr>
      <w:tr>
        <w:tc>
          <w:tcPr>
            <w:tcW w:w="576" w:type="dxa"/>
          </w:tcPr>
          <w:p w14:paraId="7914b3ab">
            <w:pPr>
              <w:pStyle w:val="VL0"/>
              <w:numPr>
                <w:numId w:val="2"/>
                <w:ilvl w:val="1"/>
              </w:numPr>
              <w:rPr>
                <w:color w:val="auto"/>
                <w:sz w:val="24"/>
              </w:rPr>
              <w:ind w:left="176" w:hanging="176"/>
            </w:pPr>
          </w:p>
        </w:tc>
        <w:tc>
          <w:tcPr>
            <w:tcW w:w="2140" w:type="dxa"/>
          </w:tcPr>
          <w:p w14:paraId="2a3db0ea">
            <w:pPr>
              <w:pStyle w:val="VL0"/>
              <w:rPr>
                <w:color w:val="auto"/>
                <w:sz w:val="24"/>
              </w:rPr>
            </w:pPr>
            <w:r>
              <w:rPr>
                <w:color w:val="auto"/>
                <w:sz w:val="24"/>
              </w:rPr>
              <w:t xml:space="preserve">Обеспечение исполнения гарантийных обязательств Поставщика</w:t>
            </w:r>
          </w:p>
        </w:tc>
        <w:tc>
          <w:tcPr>
            <w:tcW w:w="6498" w:type="dxa"/>
            <w:gridSpan w:val="3"/>
          </w:tcPr>
          <w:p w14:paraId="365c9aab">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14:paraId="21910225">
            <w:pPr>
              <w:pStyle w:val="VL0"/>
              <w:numPr>
                <w:numId w:val="2"/>
                <w:ilvl w:val="1"/>
              </w:numPr>
              <w:rPr>
                <w:color w:val="auto"/>
                <w:sz w:val="24"/>
              </w:rPr>
              <w:ind w:left="176" w:hanging="176"/>
            </w:pPr>
          </w:p>
        </w:tc>
        <w:tc>
          <w:tcPr>
            <w:tcW w:w="2140" w:type="dxa"/>
          </w:tcPr>
          <w:p w14:paraId="530bfcf6">
            <w:pPr>
              <w:pStyle w:val="VL0"/>
              <w:rPr>
                <w:color w:val="auto"/>
                <w:sz w:val="24"/>
              </w:rPr>
            </w:pPr>
            <w:r>
              <w:rPr>
                <w:color w:val="auto"/>
                <w:sz w:val="24"/>
              </w:rPr>
              <w:t>Подсудность</w:t>
            </w:r>
          </w:p>
        </w:tc>
        <w:tc>
          <w:tcPr>
            <w:tcW w:w="6498" w:type="dxa"/>
            <w:gridSpan w:val="3"/>
          </w:tcPr>
          <w:p w14:paraId="0df45a10">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14:paraId="2faa9b24">
            <w:pPr>
              <w:pStyle w:val="VL0"/>
              <w:numPr>
                <w:numId w:val="2"/>
                <w:ilvl w:val="1"/>
              </w:numPr>
              <w:rPr>
                <w:color w:val="auto"/>
                <w:sz w:val="24"/>
              </w:rPr>
              <w:ind w:left="176" w:hanging="176"/>
            </w:pPr>
          </w:p>
        </w:tc>
        <w:tc>
          <w:tcPr>
            <w:tcW w:w="2140" w:type="dxa"/>
          </w:tcPr>
          <w:p w14:paraId="3f0e81a1">
            <w:pPr>
              <w:pStyle w:val="VL0"/>
              <w:rPr>
                <w:color w:val="auto"/>
                <w:sz w:val="24"/>
              </w:rPr>
            </w:pPr>
            <w:r>
              <w:rPr>
                <w:color w:val="auto"/>
                <w:sz w:val="24"/>
              </w:rPr>
              <w:t xml:space="preserve">Срок действия Договора</w:t>
            </w:r>
          </w:p>
        </w:tc>
        <w:tc>
          <w:tcPr>
            <w:tcW w:w="6498" w:type="dxa"/>
            <w:gridSpan w:val="3"/>
          </w:tcPr>
          <w:p w14:paraId="2a8fd741">
            <w:pPr>
              <w:pStyle w:val="VL0"/>
              <w:rPr>
                <w:color w:val="auto"/>
                <w:sz w:val="24"/>
              </w:rPr>
            </w:pPr>
            <w:r>
              <w:rPr>
                <w:sz w:val="24"/>
              </w:rPr>
              <w:t xml:space="preserve">Договор вступает в силу с даты его подписания и действует в течение </w:t>
            </w:r>
            <w:r>
              <w:rPr>
                <w:sz w:val="24"/>
              </w:rPr>
              <w:fldChar w:fldCharType="begin" w:fldLock="true"/>
              <w:instrText xml:space="preserve">LBVARIABLE \id "273"</w:instrText>
              <w:fldChar w:fldCharType="separate"/>
            </w:r>
            <w:r>
              <w:rPr>
                <w:sz w:val="24"/>
              </w:rPr>
              <w:t xml:space="preserve">одного года.</w:t>
            </w:r>
            <w:r>
              <w:rPr>
                <w:sz w:val="24"/>
              </w:rPr>
              <w:fldChar w:fldCharType="end"/>
            </w:r>
            <w:r>
              <w:rPr>
                <w:sz w:val="24"/>
              </w:rPr>
              <w:t>.</w:t>
            </w:r>
          </w:p>
        </w:tc>
      </w:tr>
    </w:tbl>
    <w:p w14:paraId="502337f0">
      <w:pPr>
        <w:pStyle w:val="LBGovstyle1"/>
      </w:pPr>
      <w:r>
        <w:t xml:space="preserve">Предмет Договора</w:t>
      </w:r>
    </w:p>
    <w:p w14:paraId="7225c009">
      <w:pPr>
        <w:pStyle w:val="LBGovstyle2"/>
        <w:rPr>
          <w:lang w:val="ru-RU"/>
        </w:rPr>
      </w:pPr>
      <w:r>
        <w:rPr>
          <w:lang w:val="ru-RU"/>
        </w:rPr>
        <w:t xml:space="preserve">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14:paraId="2d450ee9">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14:paraId="4d59bb03">
      <w:pPr>
        <w:pStyle w:val="LBGovstyle1"/>
      </w:pPr>
      <w:r>
        <w:t xml:space="preserve">Цена Договора и порядок расчетов</w:t>
      </w:r>
    </w:p>
    <w:p w14:paraId="06684f0a">
      <w:pPr>
        <w:pStyle w:val="LBGovstyle2"/>
        <w:rPr>
          <w:lang w:val="ru-RU"/>
        </w:rPr>
      </w:pPr>
      <w:r>
        <w:rPr>
          <w:lang w:val="ru-RU"/>
        </w:rPr>
        <w:t xml:space="preserve">Общая цена Договора указана в пункте 1.3 Договора. Цена единицы поставляемого Товара указана в Приложении № 1 к Договору.</w:t>
      </w:r>
    </w:p>
    <w:p w14:paraId="6aacea27">
      <w:pPr>
        <w:jc w:val="both"/>
        <w:ind w:firstLine="720"/>
        <w:spacing w:after="0" w:line="240" w:lineRule="auto"/>
        <w:tabs>
          <w:tab w:val="left" w:pos="1276"/>
        </w:tabs>
      </w:pPr>
      <w:r>
        <w:fldChar w:fldCharType="begin" w:fldLock="true"/>
        <w:instrText xml:space="preserve">LBVARIABLE \id "2" \displaced</w:instrText>
        <w:fldChar w:fldCharType="separate"/>
      </w:r>
      <w:r>
        <w:t>[</w:t>
      </w:r>
      <w:r>
        <w:rPr>
          <w:sz w:val="24"/>
        </w:rP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8"/>
        </w:rPr>
        <w:footnoteReference w:id="10"/>
      </w:r>
      <w:r>
        <w:t xml:space="preserve"> </w:t>
      </w:r>
    </w:p>
    <w:p w14:paraId="069fcadd">
      <w:pPr>
        <w:rPr>
          <w:color w:val="002846"/>
        </w:rPr>
        <w:jc w:val="both"/>
        <w:ind w:firstLine="720"/>
        <w:spacing w:after="0" w:line="240" w:lineRule="auto"/>
        <w:tabs>
          <w:tab w:val="left" w:pos="1276"/>
        </w:tabs>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8"/>
          <w:color w:val="002846"/>
        </w:rPr>
        <w:footnoteReference w:id="11"/>
      </w:r>
      <w:r>
        <w:t xml:space="preserve"> </w:t>
      </w:r>
      <w:r>
        <w:fldChar w:fldCharType="end"/>
      </w:r>
    </w:p>
    <w:p w14:paraId="1f7edd7c">
      <w:pPr>
        <w:pStyle w:val="LBGovstyle2"/>
        <w:rPr>
          <w:u w:val="single"/>
          <w:lang w:val="ru-RU"/>
        </w:rPr>
      </w:pPr>
      <w:r>
        <w:rPr>
          <w:lang w:val="ru-RU"/>
        </w:rPr>
        <w:t xml:space="preserve">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14:paraId="6103a9df">
      <w:pPr>
        <w:pStyle w:val="LBGovstyle2"/>
        <w:rPr>
          <w:u w:val="single"/>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w:t>
      </w:r>
      <w:r>
        <w:t xml:space="preserve">Договора. </w:t>
      </w:r>
    </w:p>
    <w:p w14:paraId="6498c952">
      <w:pPr>
        <w:pStyle w:val="LBGovstyle2"/>
        <w:rPr>
          <w:lang w:val="ru-RU"/>
        </w:rPr>
      </w:pPr>
      <w:bookmarkStart w:id="1" w:name="_Ref530001599"/>
      <w:r>
        <w:rPr>
          <w:lang w:val="ru-RU"/>
        </w:rPr>
        <w:t xml:space="preserve">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1"/>
      <w:r>
        <w:rPr>
          <w:lang w:val="ru-RU"/>
        </w:rPr>
        <w:t xml:space="preserve"> </w:t>
      </w:r>
    </w:p>
    <w:p w14:paraId="54702b8d">
      <w:pPr>
        <w:pStyle w:val="LBGovstyle2"/>
        <w:rPr>
          <w:lang w:val="ru-RU"/>
        </w:rPr>
      </w:pPr>
      <w:r>
        <w:rPr>
          <w:lang w:val="ru-RU"/>
        </w:rPr>
        <w:t xml:space="preserve">Обязательства Покупателя по оплате Товара считаются выполненными с даты списания денежных средств с расчетного или лицевого счета Покупателя.</w:t>
      </w:r>
    </w:p>
    <w:p w14:paraId="6e43951d">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14:paraId="31bc7205">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14:paraId="256f06a8">
      <w:pPr>
        <w:pStyle w:val="LBGovstyle2"/>
        <w:rPr>
          <w:lang w:val="ru-RU"/>
        </w:rPr>
      </w:pPr>
      <w:r>
        <w:rPr>
          <w:lang w:val="ru-RU"/>
        </w:rPr>
        <w:fldChar w:fldCharType="begin" w:fldLock="true"/>
        <w:instrText xml:space="preserve">LBVARIABLE \id "281" \displaced</w:instrText>
        <w:fldChar w:fldCharType="separate"/>
      </w:r>
      <w:r>
        <w:rPr>
          <w:lang w:val="ru-RU"/>
        </w:rPr>
        <w:t xml:space="preserve">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14:paraId="2f5f1088">
      <w:pPr>
        <w:pStyle w:val="LBGovstyle1"/>
      </w:pPr>
      <w:bookmarkStart w:id="2" w:name="_Ref530000777"/>
      <w:r>
        <w:t xml:space="preserve">Порядок, сроки и условия поставки и приемки Товара</w:t>
      </w:r>
      <w:bookmarkEnd w:id="2"/>
    </w:p>
    <w:p w14:paraId="6d09ff67">
      <w:pPr>
        <w:pStyle w:val="LBGovstyle2"/>
      </w:pPr>
      <w:r>
        <w:rPr>
          <w:lang w:val="ru-RU"/>
        </w:rPr>
        <w:t xml:space="preserve">Поставщик доставляет Товар Покупателю по адресу, указанному в пункте 1.4 Договора, в сроки, определенные в пункте 1.6. </w:t>
      </w:r>
      <w:r>
        <w:t xml:space="preserve">Договора. </w:t>
      </w:r>
    </w:p>
    <w:p w14:paraId="339815fe">
      <w:pPr>
        <w:pStyle w:val="LBGovstyle2"/>
        <w:rPr>
          <w:lang w:val="ru-RU"/>
        </w:rPr>
      </w:pPr>
      <w:r>
        <w:rPr>
          <w:lang w:val="ru-RU"/>
        </w:rPr>
        <w:t xml:space="preserve">Поставщик осуществляет доставку способом, указанным в пункте 1.7 Договора. </w:t>
      </w:r>
    </w:p>
    <w:p w14:paraId="6c90899d">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14:paraId="7ffc2bca">
      <w:pPr>
        <w:pStyle w:val="LBGovstyle2"/>
        <w:rPr>
          <w:lang w:val="ru-RU"/>
        </w:rPr>
      </w:pPr>
      <w:r>
        <w:rPr>
          <w:lang w:val="ru-RU"/>
        </w:rPr>
        <w:t xml:space="preserve">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0828e9fc">
      <w:pPr>
        <w:pStyle w:val="LBGovstyle2"/>
        <w:rPr>
          <w:lang w:val="ru-RU"/>
        </w:rPr>
      </w:pPr>
      <w:r>
        <w:rPr>
          <w:lang w:val="ru-RU"/>
        </w:rPr>
        <w:t xml:space="preserve">Разгрузочные работы в месте доставки Товара осуществляются силами Поставщика.</w:t>
      </w:r>
    </w:p>
    <w:p w14:paraId="24a516ee">
      <w:pPr>
        <w:pStyle w:val="LBGovstyle2"/>
        <w:rPr>
          <w:lang w:val="ru-RU"/>
        </w:rPr>
      </w:pPr>
      <w:r>
        <w:rPr>
          <w:lang w:val="ru-RU"/>
        </w:rPr>
        <w:t xml:space="preserve">Поставка Товара осуществляется путем передачи Поставщиком Товара, товарной накладной по форме ТОРГ-12/УПД (в 2-х экземплярах), документов об оценке соответствия, обязательных для данного вида Товара и иных документов, указанных в пункте 1.2 Договора.</w:t>
      </w:r>
    </w:p>
    <w:p w14:paraId="6c6d6ca5">
      <w:pPr>
        <w:pStyle w:val="LBGovstyle2"/>
        <w:rPr>
          <w:lang w:val="ru-RU"/>
        </w:rPr>
      </w:pPr>
      <w:bookmarkStart w:id="3" w:name="_Ref383619010"/>
      <w:r>
        <w:rPr>
          <w:lang w:val="ru-RU"/>
        </w:rPr>
        <w:t xml:space="preserve">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3"/>
      <w:r>
        <w:rPr>
          <w:lang w:val="ru-RU"/>
        </w:rPr>
        <w:t xml:space="preserve">, а также проверяет наличие сопроводительных документов на Товар, установленных в пункте 1.2 Договора.</w:t>
      </w:r>
    </w:p>
    <w:p w14:paraId="3ceddb05">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14:paraId="0bf82a02">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14:paraId="4a704460">
      <w:pPr>
        <w:pStyle w:val="LBGovstyle2"/>
        <w:rPr>
          <w:lang w:val="ru-RU"/>
        </w:rPr>
      </w:pPr>
      <w:r>
        <w:rPr>
          <w:lang w:val="ru-RU"/>
        </w:rPr>
        <w:t xml:space="preserve">По результатам приемки Покупатель принимает одно из следующих решений:</w:t>
      </w:r>
    </w:p>
    <w:p w14:paraId="4ffbf2d0">
      <w:pPr>
        <w:pStyle w:val="LBGovstyle2"/>
        <w:numPr>
          <w:numId w:val="0"/>
          <w:ilvl w:val="0"/>
        </w:numPr>
        <w:rPr>
          <w:lang w:val="ru-RU"/>
        </w:rPr>
        <w:ind w:firstLine="851"/>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14:paraId="0f9eea89">
      <w:pPr>
        <w:pStyle w:val="LBGovstyle2"/>
        <w:numPr>
          <w:numId w:val="0"/>
          <w:ilvl w:val="0"/>
        </w:numPr>
        <w:rPr>
          <w:lang w:val="ru-RU"/>
        </w:rPr>
        <w:ind w:firstLine="851"/>
      </w:pPr>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установленной Договором, к Поставщику.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14:paraId="5e983c7f">
      <w:pPr>
        <w:pStyle w:val="a9"/>
        <w:numPr>
          <w:numId w:val="33"/>
          <w:ilvl w:val="0"/>
        </w:numPr>
        <w:jc w:val="both"/>
        <w:ind w:left="-15" w:firstLine="699"/>
        <w:tabs>
          <w:tab w:val="left" w:pos="1134"/>
        </w:tabs>
      </w:pPr>
      <w: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установленного Договором, к Поставщику;</w:t>
      </w:r>
    </w:p>
    <w:p w14:paraId="1155acdb">
      <w:pPr>
        <w:pStyle w:val="a9"/>
        <w:numPr>
          <w:numId w:val="33"/>
          <w:ilvl w:val="0"/>
        </w:numPr>
        <w:jc w:val="both"/>
        <w:ind w:left="-15" w:firstLine="699"/>
        <w:tabs>
          <w:tab w:val="left" w:pos="1134"/>
        </w:tabs>
      </w:pPr>
      <w: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14:paraId="1ed5036f">
      <w:pPr>
        <w:pStyle w:val="a9"/>
        <w:numPr>
          <w:numId w:val="33"/>
          <w:ilvl w:val="0"/>
        </w:numPr>
        <w:jc w:val="both"/>
        <w:ind w:left="-15" w:firstLine="699"/>
        <w:tabs>
          <w:tab w:val="left" w:pos="1134"/>
        </w:tabs>
      </w:pPr>
      <w:r>
        <w:t xml:space="preserve">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14:paraId="6cf183cd">
      <w:pPr>
        <w:pStyle w:val="a9"/>
        <w:numPr>
          <w:numId w:val="33"/>
          <w:ilvl w:val="0"/>
        </w:numPr>
        <w:jc w:val="both"/>
        <w:ind w:left="-15" w:firstLine="699"/>
        <w:tabs>
          <w:tab w:val="left" w:pos="1134"/>
        </w:tabs>
      </w:pPr>
      <w:r>
        <w:t xml:space="preserve">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сообщает Поставщику о таких нарушениях и устанавливает Поставщику срок для устранения допущенных нарушений.</w:t>
      </w:r>
    </w:p>
    <w:p w14:paraId="085a3e72">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14:paraId="091a4f58">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по одному для каждой из Сторон в срок, установленный пунктом 1.8 Договора.</w:t>
      </w:r>
    </w:p>
    <w:p w14:paraId="516291b9">
      <w:pPr>
        <w:pStyle w:val="LBGovstyle2"/>
        <w:rPr>
          <w:lang w:val="ru-RU"/>
        </w:rPr>
      </w:pPr>
      <w:r>
        <w:rPr>
          <w:lang w:val="ru-RU"/>
        </w:rPr>
        <w:t xml:space="preserve">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14:paraId="4d7d4d3c">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r>
        <w:t>Поставщиком.</w:t>
      </w:r>
    </w:p>
    <w:p w14:paraId="5b08c745">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14:paraId="7ad17f0d">
      <w:pPr>
        <w:pStyle w:val="LBGovstyle2"/>
        <w:rPr>
          <w:lang w:val="ru-RU"/>
        </w:rPr>
      </w:pPr>
      <w:r>
        <w:rPr>
          <w:lang w:val="ru-RU"/>
        </w:rPr>
        <w:t xml:space="preserve">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 xml:space="preserve">(Пяти)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14:paraId="5203ff85">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14:paraId="7e6e7d6f">
      <w:pPr>
        <w:pStyle w:val="LBGovstyle2"/>
        <w:rPr>
          <w:lang w:val="ru-RU"/>
        </w:rPr>
      </w:pPr>
      <w:r>
        <w:rPr>
          <w:lang w:val="ru-RU"/>
        </w:rPr>
        <w:fldChar w:fldCharType="begin" w:fldLock="true"/>
        <w:instrText xml:space="preserve">LBVARIABLE \id "287" \displaced</w:instrText>
        <w:fldChar w:fldCharType="separate"/>
      </w:r>
      <w:r>
        <w:rPr>
          <w:lang w:val="ru-RU"/>
        </w:rPr>
        <w:t xml:space="preserve">Поставщик не позднее </w:t>
      </w:r>
      <w:r>
        <w:rPr>
          <w:lang w:val="ru-RU"/>
        </w:rPr>
        <w:fldChar w:fldCharType="begin" w:fldLock="true"/>
        <w:instrText xml:space="preserve">LBVARIABLE \id "288" \grammarCase "genitive"</w:instrText>
        <w:fldChar w:fldCharType="separate"/>
      </w:r>
      <w:r>
        <w:rPr>
          <w:lang w:val="ru-RU"/>
        </w:rPr>
        <w:t>3</w:t>
      </w:r>
      <w:r>
        <w:rPr>
          <w:lang w:val="ru-RU"/>
        </w:rPr>
        <w:fldChar w:fldCharType="end"/>
      </w:r>
      <w:r>
        <w:rPr>
          <w:lang w:val="ru-RU"/>
        </w:rPr>
        <w:t xml:space="preserve"> рабочих дней после подписания Покупателем всех накладных по форме ТОРГ-12/УПД  обязан направить Покупателю Сводный Акт приемки-передачи Товара по форме Приложения № </w:t>
      </w:r>
      <w:r>
        <w:rPr>
          <w:lang w:val="ru-RU"/>
        </w:rPr>
        <w:fldChar w:fldCharType="begin" w:fldLock="true"/>
        <w:instrText xml:space="preserve">LBVARIABLE \id "368"</w:instrText>
        <w:fldChar w:fldCharType="separate"/>
      </w:r>
      <w:r>
        <w:rPr>
          <w:lang w:val="ru-RU"/>
        </w:rPr>
        <w:t>3</w:t>
      </w:r>
      <w:r>
        <w:rPr>
          <w:lang w:val="ru-RU"/>
        </w:rPr>
        <w:fldChar w:fldCharType="end"/>
      </w:r>
      <w:r>
        <w:rPr>
          <w:lang w:val="ru-RU"/>
        </w:rPr>
        <w:t xml:space="preserve"> к Договору с приложением копий всех подписанных Сторонами  товарных накладных по форме ТОРГ-12/УПД.</w:t>
      </w:r>
    </w:p>
    <w:p w14:paraId="6fcf0fa5">
      <w:pPr>
        <w:pStyle w:val="a9"/>
        <w:jc w:val="both"/>
        <w:ind w:left="0" w:firstLine="709"/>
      </w:pPr>
      <w:r>
        <w:t xml:space="preserve">Покупатель в течение </w:t>
      </w:r>
      <w:r>
        <w:fldChar w:fldCharType="begin" w:fldLock="true"/>
        <w:instrText xml:space="preserve">LBVARIABLE \id "289" \grammarCase "genitive"</w:instrText>
        <w:fldChar w:fldCharType="separate"/>
      </w:r>
      <w:r>
        <w:t>5</w:t>
      </w:r>
      <w:r>
        <w:fldChar w:fldCharType="end"/>
      </w:r>
      <w:r>
        <w:t xml:space="preserve"> рабочих дней со дня получения Сводного Акта приемки-передачи Товара обязан рассмотреть и в случае отсутствия возражений подписать указанный акт.</w:t>
      </w:r>
      <w:r>
        <w:fldChar w:fldCharType="end"/>
      </w:r>
    </w:p>
    <w:p w14:paraId="759824c0">
      <w:pPr>
        <w:pStyle w:val="LBGovstyle1"/>
      </w:pPr>
      <w:r>
        <w:t xml:space="preserve">Права и обязанности Сторон</w:t>
      </w:r>
    </w:p>
    <w:p w14:paraId="68c6c4ac">
      <w:pPr>
        <w:pStyle w:val="LBGovstyle2"/>
      </w:pPr>
      <w:r>
        <w:t xml:space="preserve">Поставщик обязан:</w:t>
      </w:r>
    </w:p>
    <w:p w14:paraId="2c73dc1e">
      <w:pPr>
        <w:pStyle w:val="LBGovstyle3"/>
        <w:rPr>
          <w:lang w:val="ru-RU"/>
        </w:rPr>
      </w:pPr>
      <w:r>
        <w:rPr>
          <w:lang w:val="ru-RU"/>
        </w:rPr>
        <w:t xml:space="preserve">поставить Товар в порядке, количестве, в срок и на условиях, предусмотренных Договором;</w:t>
      </w:r>
    </w:p>
    <w:p w14:paraId="73d0385f">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14:paraId="160f8dac">
      <w:pPr>
        <w:pStyle w:val="LBGovstyle3"/>
        <w:rPr>
          <w:lang w:val="ru-RU"/>
        </w:rPr>
      </w:pPr>
      <w:r>
        <w:rPr>
          <w:lang w:val="ru-RU"/>
        </w:rPr>
        <w:t xml:space="preserve">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14:paraId="6dbace62">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14:paraId="328c69b5">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14:paraId="4fc01201">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14:paraId="167f949f">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14:paraId="37754c96">
      <w:pPr>
        <w:pStyle w:val="a9"/>
        <w:numPr>
          <w:numId w:val="0"/>
          <w:ilvl w:val="2"/>
        </w:numPr>
        <w:jc w:val="both"/>
        <w:ind w:left="-15" w:firstLine="699"/>
      </w:pPr>
      <w:r>
        <w:t xml:space="preserve">Поставщик обеспечивает фото и видео-фиксацию соответствия фактически поставленных Товаров требованиям, предусмотренных Договором с последующим направлением полученных материалов Покупателю в течение 1 (одного) рабочего дня после поставки Товара.</w:t>
      </w:r>
    </w:p>
    <w:p w14:paraId="2a07f281">
      <w:pPr>
        <w:pStyle w:val="a9"/>
        <w:numPr>
          <w:numId w:val="0"/>
          <w:ilvl w:val="2"/>
        </w:numPr>
        <w:jc w:val="both"/>
        <w:ind w:left="-15" w:firstLine="699"/>
      </w:pPr>
      <w:r>
        <w:t xml:space="preserve">Порядок передачи материалов фото и видео-фиксации: </w:t>
      </w:r>
      <w:r>
        <w:fldChar w:fldCharType="begin" w:fldLock="true"/>
        <w:instrText xml:space="preserve">LBVARIABLE \id "535"</w:instrText>
        <w:fldChar w:fldCharType="separate"/>
      </w:r>
      <w:r>
        <w:t xml:space="preserve">путем направления материалов по адресу электронной почты: </w:t>
      </w:r>
      <w:r>
        <w:fldChar w:fldCharType="begin" w:fldLock="true"/>
        <w:instrText xml:space="preserve">LBVARIABLE \id "528"</w:instrText>
        <w:fldChar w:fldCharType="separate"/>
      </w:r>
      <w:r>
        <w:t>Larisa.Zaynullina@russianpost.ru</w:t>
      </w:r>
      <w:r>
        <w:fldChar w:fldCharType="end"/>
      </w:r>
      <w:r>
        <w:fldChar w:fldCharType="end"/>
      </w:r>
      <w:r>
        <w:t xml:space="preserve">. </w:t>
      </w:r>
    </w:p>
    <w:p w14:paraId="0def1ace">
      <w:pPr>
        <w:pStyle w:val="a9"/>
        <w:numPr>
          <w:numId w:val="0"/>
          <w:ilvl w:val="2"/>
        </w:numPr>
        <w:jc w:val="both"/>
        <w:ind w:left="-15" w:firstLine="699"/>
      </w:pPr>
      <w:r>
        <w:t xml:space="preserve">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предусмотренным Договором, с возможностью отнесения расходов на ее проведение на счет Поставщика;</w:t>
      </w:r>
    </w:p>
    <w:p w14:paraId="28e3ff71">
      <w:pPr>
        <w:pStyle w:val="LBGovstyle3"/>
        <w:rPr>
          <w:lang w:val="ru-RU"/>
        </w:rPr>
      </w:pPr>
      <w:r>
        <w:rPr>
          <w:lang w:val="ru-RU"/>
        </w:rPr>
        <w:t xml:space="preserve">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14:paraId="4dcb6b24">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14:paraId="0fda1ccc">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14:paraId="3d8f73fc">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5 к Договору</w:t>
      </w:r>
      <w:r>
        <w:rPr>
          <w:vertAlign w:val="superscript"/>
        </w:rPr>
        <w:footnoteReference w:id="12"/>
      </w:r>
      <w:r>
        <w:rPr>
          <w:lang w:val="ru-RU"/>
        </w:rPr>
        <w:t>];</w:t>
      </w:r>
      <w:r>
        <w:rPr>
          <w:lang w:val="ru-RU"/>
        </w:rPr>
        <w:fldChar w:fldCharType="end"/>
      </w:r>
    </w:p>
    <w:p w14:paraId="0807b627">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14:paraId="2ae3aa05">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14:paraId="7afe4ff7">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14:paraId="094ea1e2">
      <w:pPr>
        <w:pStyle w:val="a9"/>
        <w:numPr>
          <w:numId w:val="0"/>
          <w:ilvl w:val="2"/>
        </w:numPr>
        <w:jc w:val="both"/>
        <w:ind w:left="-15" w:firstLine="699"/>
      </w:pPr>
      <w:r>
        <w:t xml:space="preserve">5.1.15.1. 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14:paraId="28a504fd">
      <w:pPr>
        <w:pStyle w:val="a9"/>
        <w:numPr>
          <w:numId w:val="0"/>
          <w:ilvl w:val="2"/>
        </w:numPr>
        <w:jc w:val="both"/>
        <w:ind w:left="-15" w:firstLine="699"/>
      </w:pPr>
      <w:r>
        <w:t xml:space="preserve">5.1.15.2. нести полную ответственность за действия привлеченных Поставщиком соисполнителей как за собственные действия;</w:t>
      </w:r>
    </w:p>
    <w:p w14:paraId="5dbd25fd">
      <w:pPr>
        <w:pStyle w:val="a9"/>
        <w:numPr>
          <w:numId w:val="0"/>
          <w:ilvl w:val="2"/>
        </w:numPr>
        <w:jc w:val="both"/>
        <w:ind w:left="-15" w:firstLine="699"/>
      </w:pPr>
      <w:r>
        <w:t xml:space="preserve">5.1.15.3. 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14:paraId="3c675113">
      <w:pPr>
        <w:pStyle w:val="a9"/>
        <w:numPr>
          <w:numId w:val="0"/>
          <w:ilvl w:val="2"/>
        </w:numPr>
        <w:jc w:val="both"/>
        <w:ind w:left="-15" w:firstLine="699"/>
      </w:pPr>
      <w:r>
        <w:t xml:space="preserve">5.1.15.4. обеспечить соблюдение соисполнителями (третьими лицами)  положений Федерального закона от 27 июля 2006 года № 152-ФЗ "О персональных данных".</w:t>
      </w:r>
    </w:p>
    <w:p w14:paraId="629e0a89">
      <w:pPr>
        <w:pStyle w:val="LBGovstyle3"/>
        <w:rPr>
          <w:lang w:val="ru-RU"/>
        </w:rPr>
      </w:pPr>
      <w:r>
        <w:rPr>
          <w:lang w:val="ru-RU"/>
        </w:rPr>
        <w:t xml:space="preserve">При формировании документов об исполнении настоящего Договора, первичных учетных документов вместе с реквизитами Договора указывать идентификатор соглашения.</w:t>
      </w:r>
    </w:p>
    <w:p w14:paraId="6407124b">
      <w:pPr>
        <w:pStyle w:val="LBGovstyle3"/>
        <w:rPr>
          <w:lang w:val="ru-RU"/>
        </w:rPr>
      </w:pPr>
      <w:r>
        <w:rPr>
          <w:lang w:val="ru-RU"/>
        </w:rPr>
        <w:t xml:space="preserve">выполнять иные обязанности, предусмотренные Договором.</w:t>
      </w:r>
    </w:p>
    <w:p w14:paraId="7e55affe">
      <w:pPr>
        <w:pStyle w:val="a9"/>
        <w:numPr>
          <w:numId w:val="0"/>
          <w:ilvl w:val="2"/>
        </w:numPr>
        <w:jc w:val="both"/>
        <w:ind w:firstLine="709"/>
      </w:pPr>
    </w:p>
    <w:p w14:paraId="384da0ee">
      <w:pPr>
        <w:pStyle w:val="LBGovstyle2"/>
      </w:pPr>
      <w:r>
        <w:t xml:space="preserve">Поставщик вправе:</w:t>
      </w:r>
    </w:p>
    <w:p w14:paraId="15239578">
      <w:pPr>
        <w:pStyle w:val="LBGovstyle3"/>
        <w:rPr>
          <w:lang w:val="ru-RU"/>
        </w:rPr>
      </w:pPr>
      <w:r>
        <w:rPr>
          <w:lang w:val="ru-RU"/>
        </w:rPr>
        <w:t xml:space="preserve">привлекать к выполнению Договора соисполнителей при условии соблюдения требований, указанных в п. 5.1.15 Договора; </w:t>
      </w:r>
    </w:p>
    <w:p w14:paraId="1129c941">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14:paraId="0b1a7ffc">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14:paraId="12ac90f6">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14:paraId="0141d981">
      <w:pPr>
        <w:pStyle w:val="LBGovstyle3"/>
        <w:rPr>
          <w:lang w:val="ru-RU"/>
        </w:rPr>
      </w:pPr>
      <w:r>
        <w:rPr>
          <w:lang w:val="ru-RU"/>
        </w:rPr>
        <w:t xml:space="preserve">осуществлять иные права, предусмотренные настоящим Договором.</w:t>
      </w:r>
    </w:p>
    <w:p w14:paraId="5641dcd0">
      <w:pPr>
        <w:pStyle w:val="LBGovstyle3"/>
        <w:numPr>
          <w:numId w:val="0"/>
          <w:ilvl w:val="0"/>
        </w:numPr>
        <w:rPr>
          <w:lang w:val="ru-RU"/>
        </w:rPr>
        <w:ind w:left="720"/>
      </w:pPr>
    </w:p>
    <w:p w14:paraId="37c1052f">
      <w:pPr>
        <w:pStyle w:val="LBGovstyle2"/>
      </w:pPr>
      <w:r>
        <w:t xml:space="preserve">Покупатель обязуется:</w:t>
      </w:r>
    </w:p>
    <w:p w14:paraId="02f0b76a">
      <w:pPr>
        <w:pStyle w:val="LBGovstyle3"/>
        <w:rPr>
          <w:lang w:val="ru-RU"/>
        </w:rPr>
      </w:pPr>
      <w:r>
        <w:rPr>
          <w:lang w:val="ru-RU"/>
        </w:rPr>
        <w:t xml:space="preserve">обеспечить своевременную приемку и оплату поставленного Товара надлежащего качества в порядке и сроки, предусмотренные Договором;</w:t>
      </w:r>
    </w:p>
    <w:p w14:paraId="67b92117">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14:paraId="4437696b">
      <w:pPr>
        <w:pStyle w:val="LBGovstyle3"/>
        <w:rPr>
          <w:lang w:val="ru-RU"/>
        </w:rPr>
      </w:pPr>
      <w:r>
        <w:rPr>
          <w:lang w:val="ru-RU"/>
        </w:rPr>
        <w:t xml:space="preserve">выполнять иные обязанности, предусмотренные Договором.</w:t>
      </w:r>
    </w:p>
    <w:p w14:paraId="1cd3f43b">
      <w:pPr>
        <w:pStyle w:val="LBGovstyle3"/>
        <w:numPr>
          <w:numId w:val="0"/>
          <w:ilvl w:val="0"/>
        </w:numPr>
        <w:rPr>
          <w:lang w:val="ru-RU"/>
        </w:rPr>
        <w:ind w:left="720"/>
      </w:pPr>
    </w:p>
    <w:p w14:paraId="0a4d446b">
      <w:pPr>
        <w:pStyle w:val="LBGovstyle2"/>
      </w:pPr>
      <w:r>
        <w:t xml:space="preserve">Покупатель вправе:</w:t>
      </w:r>
    </w:p>
    <w:p w14:paraId="51466d33">
      <w:pPr>
        <w:pStyle w:val="LBGovstyle3"/>
        <w:rPr>
          <w:lang w:val="ru-RU"/>
        </w:rPr>
      </w:pPr>
      <w:r>
        <w:rPr>
          <w:lang w:val="ru-RU"/>
        </w:rPr>
        <w:t xml:space="preserve">требовать от Поставщика надлежащего исполнения обязательств, установленных Договором;</w:t>
      </w:r>
    </w:p>
    <w:p w14:paraId="15d81d70">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и </w:t>
      </w:r>
      <w:r>
        <w:rPr>
          <w:lang w:val="ru-RU"/>
        </w:rPr>
        <w:fldChar w:fldCharType="begin" w:fldLock="false"/>
        <w:instrText xml:space="preserve">REF "_Ref530000784" \r \h</w:instrText>
        <w:fldChar w:fldCharType="separate"/>
      </w:r>
      <w:r>
        <w:rPr>
          <w:lang w:val="ru-RU"/>
        </w:rPr>
        <w:t>6</w:t>
      </w:r>
      <w:r>
        <w:rPr>
          <w:lang w:val="ru-RU"/>
        </w:rPr>
        <w:fldChar w:fldCharType="end"/>
      </w:r>
      <w:r>
        <w:rPr>
          <w:lang w:val="ru-RU"/>
        </w:rPr>
        <w:t xml:space="preserve"> Договора;</w:t>
      </w:r>
    </w:p>
    <w:p w14:paraId="1eee1859">
      <w:pPr>
        <w:pStyle w:val="LBGovstyle3"/>
        <w:rPr>
          <w:lang w:val="ru-RU"/>
        </w:rPr>
      </w:pPr>
      <w:r>
        <w:rPr>
          <w:lang w:val="ru-RU"/>
        </w:rPr>
        <w:t xml:space="preserve">проверять ход и качество выполнения Поставщиком условий настоящего Договора;</w:t>
      </w:r>
    </w:p>
    <w:p w14:paraId="2f28ccd3">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14:paraId="4b4680dc">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14:paraId="6aca5954">
      <w:pPr>
        <w:pStyle w:val="LBGovstyle3"/>
        <w:rPr>
          <w:lang w:val="ru-RU"/>
        </w:rPr>
      </w:pPr>
      <w:r>
        <w:rPr>
          <w:lang w:val="ru-RU"/>
        </w:rPr>
        <w:t xml:space="preserve">отказаться от приемки и оплаты Товара, не соответствующего условиям Договора;</w:t>
      </w:r>
    </w:p>
    <w:p w14:paraId="6fd1ca72">
      <w:pPr>
        <w:pStyle w:val="LBGovstyle3"/>
        <w:rPr>
          <w:lang w:val="ru-RU"/>
        </w:rPr>
      </w:pPr>
      <w:r>
        <w:rPr>
          <w:lang w:val="ru-RU"/>
        </w:rPr>
        <w:t xml:space="preserve">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14:paraId="5e507d02">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14:paraId="50d8b0d5">
      <w:pPr>
        <w:pStyle w:val="LBGovstyle3"/>
        <w:rPr>
          <w:lang w:val="ru-RU"/>
        </w:rPr>
      </w:pPr>
      <w:r>
        <w:rPr>
          <w:lang w:val="ru-RU"/>
        </w:rPr>
        <w:t xml:space="preserve">осуществлять иные права, предусмотренные Договором.</w:t>
      </w:r>
    </w:p>
    <w:p w14:paraId="2404c5ee">
      <w:pPr>
        <w:pStyle w:val="LBGovstyle1"/>
      </w:pPr>
      <w:bookmarkStart w:id="4" w:name="_Ref530000784"/>
      <w:r>
        <w:t xml:space="preserve">Качество Товара</w:t>
      </w:r>
      <w:r>
        <w:fldChar w:fldCharType="begin" w:fldLock="true"/>
        <w:instrText xml:space="preserve">LBVARIABLE \id "206"</w:instrText>
        <w:fldChar w:fldCharType="separate"/>
      </w:r>
      <w:r>
        <w:t xml:space="preserve"> и гарантийные обязательства</w:t>
      </w:r>
      <w:bookmarkEnd w:id="4"/>
      <w:r>
        <w:fldChar w:fldCharType="end"/>
      </w:r>
    </w:p>
    <w:p w14:paraId="6629fa2d">
      <w:pPr>
        <w:pStyle w:val="LBGovstyle2"/>
        <w:rPr>
          <w:lang w:val="ru-RU"/>
        </w:rPr>
      </w:pPr>
      <w:r>
        <w:rPr>
          <w:lang w:val="ru-RU"/>
        </w:rPr>
        <w:t xml:space="preserve">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true"/>
        <w:instrText xml:space="preserve">LBVARIABLE \id "512"</w:instrText>
        <w:fldChar w:fldCharType="separate"/>
      </w:r>
      <w:r>
        <w:rPr>
          <w:lang w:val="ru-RU"/>
        </w:rPr>
        <w:t xml:space="preserve">, а также требованиям документов, прямо указанных </w:t>
      </w:r>
      <w:r>
        <w:rPr>
          <w:lang w:val="ru-RU"/>
        </w:rPr>
        <w:fldChar w:fldCharType="begin" w:fldLock="true"/>
        <w:instrText xml:space="preserve">LBVARIABLE \id "167"</w:instrText>
        <w:fldChar w:fldCharType="separate"/>
      </w:r>
      <w:r>
        <w:rPr>
          <w:lang w:val="ru-RU"/>
        </w:rPr>
        <w:t xml:space="preserve">в Техническом задании</w:t>
      </w:r>
      <w:r>
        <w:rPr>
          <w:lang w:val="ru-RU"/>
        </w:rPr>
        <w:fldChar w:fldCharType="end"/>
      </w:r>
      <w:r>
        <w:rPr>
          <w:lang w:val="ru-RU"/>
        </w:rPr>
        <w:fldChar w:fldCharType="end"/>
      </w:r>
    </w:p>
    <w:p w14:paraId="736f6b75">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эксплуатации Товара, установленный Поставщиком на Товар, указан в пункте 1.10 Договора и исчисляется с даты подписания Сторонами товарной накладной по форме ТОРГ-12/УПД. </w:t>
      </w:r>
    </w:p>
    <w:p w14:paraId="147a62ea">
      <w:pPr>
        <w:pStyle w:val="LBGovstyle2"/>
        <w:rPr>
          <w:lang w:val="ru-RU"/>
        </w:rPr>
      </w:pPr>
      <w:r>
        <w:rPr>
          <w:lang w:val="ru-RU"/>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p>
    <w:p w14:paraId="363164c7">
      <w:pPr>
        <w:pStyle w:val="a9"/>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14:paraId="1ff401dc">
      <w:pPr>
        <w:pStyle w:val="a9"/>
        <w:jc w:val="both"/>
        <w:ind w:left="0" w:firstLine="709"/>
        <w:tabs>
          <w:tab w:val="left" w:pos="1276"/>
        </w:tabs>
      </w:pPr>
      <w:r>
        <w:t xml:space="preserve">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14:paraId="15ed00ee">
      <w:pPr>
        <w:pStyle w:val="LBGovstyle1"/>
      </w:pPr>
      <w:r>
        <w:t xml:space="preserve">Ответственность Сторон</w:t>
      </w:r>
    </w:p>
    <w:p w14:paraId="404971f1">
      <w:pPr>
        <w:pStyle w:val="LBGovstyle2"/>
        <w:rPr>
          <w:lang w:val="ru-RU"/>
        </w:rPr>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14:paraId="5ca50f54">
      <w:pPr>
        <w:pStyle w:val="LBGovstyle2"/>
        <w:rPr>
          <w:lang w:val="ru-RU"/>
        </w:rPr>
      </w:pPr>
      <w:r>
        <w:rPr>
          <w:lang w:val="ru-RU"/>
        </w:rPr>
        <w:t xml:space="preserve">Покупатель имеет право на удержание суммы начисленной Поставщиком неустойки (пени, штрафа) при осуществлении оплаты по Договору.</w:t>
      </w:r>
    </w:p>
    <w:p w14:paraId="4349ef1e">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14:paraId="0667376e">
      <w:pPr>
        <w:pStyle w:val="LBGovstyle2"/>
        <w:rPr>
          <w:lang w:val="ru-RU"/>
        </w:rPr>
      </w:pPr>
      <w:r>
        <w:rPr>
          <w:lang w:val="ru-RU"/>
        </w:rPr>
        <w:t xml:space="preserve">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14:paraId="063cc0ae">
      <w:pPr>
        <w:pStyle w:val="LBGovstyle1"/>
      </w:pPr>
      <w:bookmarkStart w:id="5" w:name="_Ref530001880"/>
      <w:bookmarkEnd w:id="5"/>
      <w:bookmarkStart w:id="6" w:name="_Ref530001888"/>
      <w:bookmarkEnd w:id="6"/>
      <w:r>
        <w:t xml:space="preserve">Обстоятельства непреодолимой силы</w:t>
      </w:r>
    </w:p>
    <w:p w14:paraId="63b880fe">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38396970">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0d8ecd60">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3a698da1">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14:paraId="7e6b2457">
      <w:pPr>
        <w:pStyle w:val="LBGovstyle1"/>
      </w:pPr>
      <w:r>
        <w:t xml:space="preserve"> Рассмотрение и разрешение споров</w:t>
      </w:r>
    </w:p>
    <w:p w14:paraId="6f5e090d">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14:paraId="058e23d9">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3901f381">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14:paraId="1ae77422">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14:paraId="3c5eeec7">
      <w:pPr>
        <w:pStyle w:val="LBGovstyle1"/>
      </w:pPr>
      <w:r>
        <w:t xml:space="preserve">Срок действия и порядок изменения Договора </w:t>
      </w:r>
    </w:p>
    <w:p w14:paraId="20fb2b80">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14:paraId="5ec093db">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14:paraId="1cf527e8">
      <w:pPr>
        <w:pStyle w:val="BulletListFooterTextnumberedParagraphedeliste1lp1ListParagraphNumBullet1TableNumberParagraphBulletNumberBulletrListParagraph1ListParagraph2ListParagraph21Listeafsnit1PargrafodaLista1B0"/>
        <w:numPr>
          <w:numId w:val="5"/>
          <w:ilvl w:val="1"/>
        </w:numPr>
        <w:rPr>
          <w:rStyle w:val="BulletListFooterTextnumberedParagraphedeliste1lp1ListParagraphNumBullet1TableNumberParagraphBulletNumberBulletrListParagraph1Listea0"/>
        </w:rPr>
        <w:jc w:val="both"/>
        <w:ind w:firstLine="709"/>
        <w:contextualSpacing/>
        <w:tabs>
          <w:tab w:val="left" w:pos="1276"/>
        </w:tabs>
      </w:pPr>
      <w:r>
        <w:rPr>
          <w:rStyle w:val="BulletListFooterTextnumberedParagraphedeliste1lp1ListParagraphNumBullet1TableNumberParagraphBulletNumberBulletrListParagraph1Listea0"/>
        </w:rPr>
        <w:t xml:space="preserve">При </w:t>
      </w:r>
      <w:r>
        <w:t xml:space="preserve">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7" w:name="_Ref384632227"/>
      <w:bookmarkStart w:id="8" w:name="_Ref530001349"/>
      <w:bookmarkEnd w:id="7"/>
      <w:bookmarkEnd w:id="8"/>
    </w:p>
    <w:p w14:paraId="04089f9d">
      <w:pPr>
        <w:pStyle w:val="LBGovstyle1"/>
      </w:pPr>
      <w:r>
        <w:t xml:space="preserve">Расторжение Договора</w:t>
      </w:r>
    </w:p>
    <w:p w14:paraId="59e00394">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14:paraId="01f631ca">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и с соблюдением порядка,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14:paraId="5ce0d0df">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14:paraId="37b9e796">
      <w:pPr>
        <w:pStyle w:val="BulletListFooterTextnumberedParagraphedeliste1lp1ListParagraphNumBullet1TableNumberParagraphBulletNumberBulletrListParagraph1ListParagraph2ListParagraph21Listeafsnit1PargrafodaLista1B"/>
        <w:numPr>
          <w:numId w:val="5"/>
          <w:ilvl w:val="2"/>
        </w:numPr>
        <w:jc w:val="both"/>
        <w:ind w:firstLine="709"/>
        <w:contextualSpacing/>
      </w:pPr>
      <w:r>
        <w:t xml:space="preserve">нарушения обязательств воздерживаться от запрещенных в разделе 13 Договора действий;</w:t>
      </w:r>
    </w:p>
    <w:p w14:paraId="71f63789">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0dbd7f01">
      <w:pPr>
        <w:pStyle w:val="LBGovstyle2"/>
        <w:rPr>
          <w:lang w:val="ru-RU"/>
        </w:rPr>
      </w:pPr>
      <w:r>
        <w:rPr>
          <w:lang w:val="ru-RU"/>
        </w:rPr>
        <w:t xml:space="preserve">[В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8"/>
        </w:rPr>
        <w:footnoteReference w:id="13"/>
      </w:r>
      <w:r>
        <w:rPr>
          <w:lang w:val="ru-RU"/>
        </w:rPr>
        <w:t xml:space="preserve"> </w:t>
      </w:r>
    </w:p>
    <w:p w14:paraId="498b0aea">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14:paraId="762e8b7f">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72aa74d4">
      <w:pPr>
        <w:pStyle w:val="LBGovstyle3"/>
        <w:rPr>
          <w:lang w:val="ru-RU"/>
        </w:rPr>
      </w:pPr>
      <w:r>
        <w:rPr>
          <w:lang w:val="ru-RU"/>
        </w:rPr>
        <w:t xml:space="preserve">необоснованного отказа Покупателя в приемке поставки Товара;</w:t>
      </w:r>
    </w:p>
    <w:p w14:paraId="1050e639">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14:paraId="0a9ce044">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3f545616">
      <w:pPr>
        <w:pStyle w:val="LBGovstyle3"/>
      </w:pPr>
      <w:r>
        <w:t xml:space="preserve">указание на предмет Договора;</w:t>
      </w:r>
    </w:p>
    <w:p w14:paraId="21776b7a">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7d62e6db">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563f60f5">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58778b84">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14:paraId="7d303219">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w:t>
      </w:r>
    </w:p>
    <w:p w14:paraId="3cfedf8b">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r>
        <w:t>Поставщика.</w:t>
      </w:r>
    </w:p>
    <w:p w14:paraId="18d2b815">
      <w:pPr>
        <w:pStyle w:val="a9"/>
        <w:numPr>
          <w:numId w:val="0"/>
          <w:ilvl w:val="1"/>
        </w:numPr>
        <w:jc w:val="both"/>
        <w:ind w:firstLine="709"/>
        <w:tabs>
          <w:tab w:val="left" w:pos="1260"/>
        </w:tabs>
      </w:pPr>
    </w:p>
    <w:p w14:paraId="66ecb646">
      <w:pPr>
        <w:pStyle w:val="LBGovstyle1"/>
      </w:pPr>
      <w:r>
        <w:t>Комплаенс-оговорка</w:t>
      </w:r>
    </w:p>
    <w:p w14:paraId="2219818f">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"372"</w:instrText>
        <w:fldChar w:fldCharType="separate"/>
      </w:r>
      <w:r>
        <w:rPr>
          <w:lang w:val="ru-RU"/>
        </w:rPr>
        <w:t>4</w:t>
      </w:r>
      <w:r>
        <w:rPr>
          <w:lang w:val="ru-RU"/>
        </w:rPr>
        <w:fldChar w:fldCharType="end"/>
      </w:r>
      <w:r>
        <w:rPr>
          <w:lang w:val="ru-RU"/>
        </w:rPr>
        <w:t xml:space="preserve">  к Договору.</w:t>
      </w:r>
    </w:p>
    <w:p w14:paraId="478c1487">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true"/>
        <w:instrText xml:space="preserve">LBVARIABLE \id "529" \grammarCase "genitive" \percentFormat "0,000.########'%' (Spell unit)"</w:instrText>
        <w:fldChar w:fldCharType="separate"/>
      </w:r>
      <w:r>
        <w:rPr>
          <w:lang w:val="ru-RU"/>
        </w:rPr>
        <w:t xml:space="preserve">5% (Пяти процентов)</w:t>
      </w:r>
      <w:r>
        <w:rPr>
          <w:lang w:val="ru-RU"/>
        </w:rPr>
        <w:fldChar w:fldCharType="end"/>
      </w:r>
      <w:r>
        <w:rPr>
          <w:lang w:val="ru-RU"/>
        </w:rPr>
        <w:t xml:space="preserve"> от общей цены, установленной в соответствии с пунктом 3.1 Договора, за каждый случай нарушения положений Комплаенс-оговорки. </w:t>
      </w:r>
    </w:p>
    <w:p w14:paraId="63fc671e">
      <w:pPr>
        <w:pStyle w:val="LBGovstyle1"/>
      </w:pPr>
      <w:r>
        <w:t xml:space="preserve">Прочие положения</w:t>
      </w:r>
    </w:p>
    <w:p w14:paraId="650ccf33">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14:paraId="3775c78c">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3c750e8a">
      <w:pPr>
        <w:pStyle w:val="LBGovstyle2"/>
        <w:rPr>
          <w:lang w:val="ru-RU"/>
        </w:rPr>
      </w:pPr>
      <w:bookmarkStart w:id="9" w:name="_ref_23030049"/>
      <w:r>
        <w:rPr>
          <w:lang w:val="ru-RU"/>
        </w:rPr>
        <w:t xml:space="preserve">Стороны определили следующий порядок обмена документами или юридически значимыми сообщениями:</w:t>
      </w:r>
      <w:bookmarkEnd w:id="9"/>
    </w:p>
    <w:p w14:paraId="71bba550">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46c1de74">
      <w:pPr>
        <w:pStyle w:val="LBGovstyle5"/>
        <w:rPr>
          <w:lang w:val="ru-RU"/>
        </w:rPr>
      </w:pPr>
      <w:r>
        <w:rPr>
          <w:lang w:val="ru-RU"/>
        </w:rPr>
        <w:t xml:space="preserve">заказным письмом с уведомлением о вручении;</w:t>
      </w:r>
    </w:p>
    <w:p w14:paraId="167ff3aa">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14:paraId="45b38d56">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1441e826">
      <w:pPr>
        <w:pStyle w:val="a9"/>
        <w:jc w:val="both"/>
        <w:ind w:left="0" w:firstLine="709"/>
        <w:tabs>
          <w:tab w:val="left" w:pos="1134"/>
          <w:tab w:val="left" w:pos="1260"/>
        </w:tabs>
      </w:pPr>
      <w:r>
        <w:t xml:space="preserve">Авторизированные адреса электронной почты Сторон указаны в разделе 16 Договора.</w:t>
      </w:r>
    </w:p>
    <w:p w14:paraId="3f73ad5b">
      <w:pPr>
        <w:pStyle w:val="a9"/>
        <w:jc w:val="both"/>
        <w:ind w:left="0" w:firstLine="709"/>
        <w:tabs>
          <w:tab w:val="left" w:pos="1134"/>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53ce54b3">
      <w:pPr>
        <w:pStyle w:val="a9"/>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2d942c4c">
      <w:pPr>
        <w:pStyle w:val="LBGovstyle2"/>
        <w:rPr>
          <w:lang w:val="ru-RU"/>
        </w:rPr>
      </w:pPr>
      <w:r>
        <w:rPr>
          <w:lang w:val="ru-RU"/>
        </w:rPr>
        <w:t xml:space="preserve">Заверения об обстоятельствах. Возмещение потерь.</w:t>
      </w:r>
    </w:p>
    <w:p w14:paraId="28742e36">
      <w:pPr>
        <w:pStyle w:val="LBGovstyle3"/>
        <w:rPr>
          <w:lang w:val="ru-RU"/>
        </w:rPr>
      </w:pPr>
      <w:r>
        <w:rPr>
          <w:lang w:val="ru-RU"/>
        </w:rPr>
        <w:t xml:space="preserve">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14:paraId="0c1d95da">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8"/>
        </w:rPr>
        <w:footnoteReference w:id="14"/>
      </w:r>
      <w:r>
        <w:rPr>
          <w:rStyle w:val="a8"/>
        </w:rPr>
        <w:footnoteReference w:id="15"/>
      </w:r>
      <w:r>
        <w:rPr>
          <w:lang w:val="ru-RU"/>
        </w:rPr>
        <w:t xml:space="preserve"> </w:t>
      </w:r>
      <w:r>
        <w:rPr>
          <w:lang w:val="ru-RU"/>
        </w:rPr>
        <w:fldChar w:fldCharType="end"/>
      </w:r>
    </w:p>
    <w:p w14:paraId="37f6493c">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8"/>
        </w:rPr>
        <w:footnoteReference w:id="16"/>
      </w:r>
      <w:r>
        <w:rPr>
          <w:lang w:val="ru-RU"/>
        </w:rPr>
        <w:t xml:space="preserve"> [полной дееспособностью]</w:t>
      </w:r>
      <w:r>
        <w:rPr>
          <w:vertAlign w:val="superscript"/>
          <w:lang w:val="en-GB"/>
        </w:rPr>
        <w:footnoteReference w:id="17"/>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7e646480">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14:paraId="6c707d4e">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32840e73">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14:paraId="0f2b2806">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14:paraId="05ab2448">
      <w:pPr>
        <w:pStyle w:val="LBGovstyle4"/>
        <w:rPr>
          <w:lang w:val="ru-RU"/>
        </w:rPr>
      </w:pPr>
      <w:r>
        <w:rPr>
          <w:lang w:val="ru-RU"/>
        </w:rPr>
        <w:t xml:space="preserve">заключение и исполнение Поставщиком настоящего Договора не приведет:</w:t>
      </w:r>
    </w:p>
    <w:p w14:paraId="119b972e">
      <w:pPr>
        <w:pStyle w:val="a9"/>
        <w:jc w:val="both"/>
        <w:ind w:left="0" w:firstLine="709"/>
        <w:tabs>
          <w:tab w:val="left" w:pos="1701"/>
        </w:tabs>
      </w:pPr>
      <w:r>
        <w:t xml:space="preserve">(i)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14:paraId="19037bf5">
      <w:pPr>
        <w:pStyle w:val="a9"/>
        <w:jc w:val="both"/>
        <w:ind w:left="0" w:firstLine="709"/>
        <w:tabs>
          <w:tab w:val="left" w:pos="1701"/>
        </w:tabs>
      </w:pPr>
      <w:r>
        <w:t xml:space="preserve">(ii) к нарушению или невыполнению каких-либо договорных обязательств Поставщика.</w:t>
      </w:r>
    </w:p>
    <w:p w14:paraId="35b71afb">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14:paraId="4c92d2c5">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14:paraId="37aca343">
      <w:pPr>
        <w:pStyle w:val="LBGovstyle4"/>
        <w:rPr>
          <w:lang w:val="ru-RU"/>
        </w:rPr>
      </w:pPr>
      <w:r>
        <w:rPr>
          <w:lang w:val="ru-RU"/>
        </w:rPr>
        <w:t xml:space="preserve">Товар соответствует требованиям, установленным Договором.</w:t>
      </w:r>
    </w:p>
    <w:p w14:paraId="7500170e">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14:paraId="1f816c7f">
      <w:pPr>
        <w:pStyle w:val="LBGovstyle3"/>
        <w:rPr>
          <w:lang w:val="ru-RU"/>
        </w:rPr>
      </w:pPr>
      <w:r>
        <w:rPr>
          <w:lang w:val="ru-RU"/>
        </w:rPr>
        <w:t xml:space="preserve">Стороны признают, что данные в п. 14.4 заверения об обстоятельствах имеют существенное значение для Покупателя, а также для заключения, исполнения или прекращения Договора.</w:t>
      </w:r>
    </w:p>
    <w:p w14:paraId="432c1a14">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14:paraId="0df15838">
      <w:pPr>
        <w:pStyle w:val="LBGovstyle3"/>
        <w:rPr>
          <w:lang w:val="ru-RU"/>
        </w:rPr>
      </w:pPr>
      <w:r>
        <w:rPr>
          <w:lang w:val="ru-RU"/>
        </w:rPr>
        <w:t xml:space="preserve">В соответствии со статьей</w:t>
      </w:r>
      <w:r>
        <w:t> </w:t>
      </w:r>
      <w:r>
        <w:rPr>
          <w:lang w:val="ru-RU"/>
        </w:rPr>
        <w:t xml:space="preserve">406.1 ГК РФ Поставщик обязан возместить имущественные потери Покупателя, возникшие в случае наступления следующих обстоятельств:</w:t>
      </w:r>
    </w:p>
    <w:p w14:paraId="7ed225d8">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14:paraId="5f02d6f0">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14:paraId="0afc9e9d">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14:paraId="185db651">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14:paraId="5e280da0">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419fa8ea">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251fe12a">
      <w:pPr>
        <w:pStyle w:val="a9"/>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14:paraId="530ddf06">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44d4a67d">
      <w:pPr>
        <w:pStyle w:val="a9"/>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14:paraId="527dec41">
      <w:pPr>
        <w:pStyle w:val="a9"/>
        <w:jc w:val="both"/>
        <w:ind w:left="0" w:firstLine="709"/>
        <w:tabs>
          <w:tab w:val="left" w:pos="1260"/>
        </w:tabs>
      </w:pPr>
      <w:r>
        <w:t xml:space="preserve">14.4.5.3. в случае предъявления Покупателю и/или исполнения Покупателем требования об уплате штрафных санкций (включая административные штрафы, а также договорные неустойки, штрафы и пени) (далее – Штрафные санкции)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rStyle w:val="a8"/>
        </w:rPr>
        <w:footnoteReference w:id="18"/>
      </w:r>
      <w:r>
        <w:t xml:space="preserve"> ,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Покупателю указанные потери.</w:t>
      </w:r>
    </w:p>
    <w:p w14:paraId="43dd6223">
      <w:pPr>
        <w:pStyle w:val="a9"/>
        <w:jc w:val="both"/>
        <w:ind w:left="0" w:firstLine="709"/>
        <w:tabs>
          <w:tab w:val="left" w:pos="1260"/>
        </w:tabs>
      </w:pPr>
      <w:r>
        <w:t xml:space="preserve">В настоящем подпункте размер возмещения потерь определяется в следующем порядке:</w:t>
      </w:r>
    </w:p>
    <w:p w14:paraId="611fb27b">
      <w:pPr>
        <w:pStyle w:val="a9"/>
        <w:jc w:val="both"/>
        <w:ind w:left="0" w:firstLine="709"/>
        <w:tabs>
          <w:tab w:val="left" w:pos="1260"/>
        </w:tabs>
      </w:pPr>
      <w:r>
        <w:drawing>
          <wp:inline distT="0" distB="0" distL="0" distR="0">
            <wp:extent cx="3006725" cy="263525"/>
            <wp:effectExtent l="0" t="0" r="3175" b="3175"/>
            <wp:docPr id="0" name="Рисунок 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3" cstate="print"/>
                    <a:srcRect/>
                    <a:stretch>
                      <a:fillRect/>
                    </a:stretch>
                  </pic:blipFill>
                  <pic:spPr bwMode="auto">
                    <a:xfrm>
                      <a:off x="0" y="0"/>
                      <a:ext cx="3006725" cy="263525"/>
                    </a:xfrm>
                    <a:prstGeom prst="rect">
                      <a:avLst/>
                    </a:prstGeom>
                    <a:noFill/>
                    <a:ln>
                      <a:noFill/>
                    </a:ln>
                  </pic:spPr>
                </pic:pic>
              </a:graphicData>
            </a:graphic>
          </wp:inline>
        </w:drawing>
      </w:r>
      <w:r>
        <w:t xml:space="preserve"> </w:t>
      </w:r>
    </w:p>
    <w:p w14:paraId="7aacc985">
      <w:pPr>
        <w:pStyle w:val="a9"/>
        <w:jc w:val="both"/>
        <w:ind w:left="0" w:firstLine="709"/>
        <w:tabs>
          <w:tab w:val="left" w:pos="1260"/>
        </w:tabs>
      </w:pPr>
      <w:r>
        <w:rPr>
          <w:b/>
        </w:rPr>
        <w:t>«a»</w:t>
      </w:r>
      <w:r>
        <w:t xml:space="preserve"> – размер Штрафных санкций, предъявленных (присужденных) к уплате Покупателю и уплаченный Покупателем по вступившему в силу решению (постановлению) суда и (или) претензии уполномоченного органа;</w:t>
      </w:r>
    </w:p>
    <w:p w14:paraId="51bbe49b">
      <w:pPr>
        <w:pStyle w:val="a9"/>
        <w:jc w:val="both"/>
        <w:ind w:left="0" w:firstLine="709"/>
        <w:tabs>
          <w:tab w:val="left" w:pos="1260"/>
        </w:tabs>
      </w:pP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Покупателя сумма Штрафных санкций;</w:t>
      </w:r>
    </w:p>
    <w:p w14:paraId="303e00ba">
      <w:pPr>
        <w:pStyle w:val="a9"/>
        <w:jc w:val="both"/>
        <w:ind w:left="0" w:firstLine="709"/>
        <w:tabs>
          <w:tab w:val="left" w:pos="1260"/>
        </w:tabs>
      </w:pPr>
      <w:r>
        <w:rPr>
          <w:b/>
        </w:rPr>
        <w:t>«c»</w:t>
      </w:r>
      <w:r>
        <w:t xml:space="preserve"> – общее количество отделений почтовой связи по Договору, которые были учтены при предъявлении (присуждении) Штрафных санкций Покупателю (включены в переменную «b») в связи с действиями и (или) бездействием Поставщика.</w:t>
      </w:r>
    </w:p>
    <w:p w14:paraId="6dbb7649">
      <w:pPr>
        <w:pStyle w:val="a9"/>
        <w:jc w:val="both"/>
        <w:ind w:left="0" w:firstLine="709"/>
        <w:tabs>
          <w:tab w:val="left" w:pos="1260"/>
        </w:tabs>
      </w:pPr>
      <w:r>
        <w:t xml:space="preserve">Потери, предусмотренные пунктом 14.4.5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500791fc">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4d7855c6">
      <w:pPr>
        <w:pStyle w:val="LBGovstyle3"/>
        <w:rPr>
          <w:lang w:val="ru-RU"/>
        </w:rPr>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1c7f75fb">
      <w:pPr>
        <w:pStyle w:val="LBGovstyle3"/>
        <w:rPr>
          <w:lang w:val="ru-RU"/>
        </w:rPr>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60ddeafc">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14:paraId="3c8ca65b">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14:paraId="7ad6be9b">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1b5b4070">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14:paraId="16c3d38b">
      <w:pPr>
        <w:pStyle w:val="LBGovstyle1"/>
      </w:pPr>
      <w:r>
        <w:t>Приложения</w:t>
      </w:r>
    </w:p>
    <w:p w14:paraId="71974094">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14:paraId="529559bd">
      <w:pPr>
        <w:rPr>
          <w:sz w:val="24"/>
        </w:rPr>
        <w:jc w:val="both"/>
        <w:spacing w:after="0" w:line="240" w:lineRule="auto"/>
        <w:tabs>
          <w:tab w:val="left" w:pos="284"/>
          <w:tab w:val="left" w:pos="1134"/>
        </w:tabs>
      </w:pPr>
      <w:r>
        <w:rPr>
          <w:sz w:val="24"/>
        </w:rPr>
        <w:t xml:space="preserve">Приложение № 1. Спецификация.</w:t>
      </w:r>
    </w:p>
    <w:p w14:paraId="46a077c2">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2. Техническое задание.</w:t>
      </w:r>
      <w:r>
        <w:rPr>
          <w:sz w:val="24"/>
        </w:rPr>
        <w:fldChar w:fldCharType="end"/>
      </w:r>
    </w:p>
    <w:p w14:paraId="151f2dfd">
      <w:pPr>
        <w:rPr>
          <w:sz w:val="24"/>
        </w:rPr>
        <w:jc w:val="both"/>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w:t>
      </w:r>
      <w:r>
        <w:rPr>
          <w:sz w:val="24"/>
        </w:rPr>
        <w:fldChar w:fldCharType="begin" w:fldLock="true"/>
        <w:instrText xml:space="preserve">LBVARIABLE \id "368"</w:instrText>
        <w:fldChar w:fldCharType="separate"/>
      </w:r>
      <w:r>
        <w:rPr>
          <w:sz w:val="24"/>
        </w:rPr>
        <w:t>3</w:t>
      </w:r>
      <w:r>
        <w:rPr>
          <w:sz w:val="24"/>
        </w:rPr>
        <w:fldChar w:fldCharType="end"/>
      </w:r>
      <w:r>
        <w:rPr>
          <w:sz w:val="24"/>
        </w:rPr>
        <w:t xml:space="preserve">. Форма Сводного акта приемки-передачи Товара.</w:t>
      </w:r>
      <w:r>
        <w:rPr>
          <w:sz w:val="24"/>
        </w:rPr>
        <w:fldChar w:fldCharType="end"/>
      </w:r>
    </w:p>
    <w:p w14:paraId="6833f496">
      <w:pPr>
        <w:rPr>
          <w:sz w:val="24"/>
        </w:rPr>
        <w:jc w:val="both"/>
        <w:spacing w:after="0" w:line="240" w:lineRule="auto"/>
        <w:tabs>
          <w:tab w:val="left" w:pos="284"/>
          <w:tab w:val="left" w:pos="1134"/>
        </w:tabs>
      </w:pPr>
      <w:r>
        <w:rPr>
          <w:sz w:val="24"/>
        </w:rPr>
        <w:t xml:space="preserve">Приложение №</w:t>
      </w:r>
      <w:r>
        <w:rPr>
          <w:sz w:val="24"/>
        </w:rPr>
        <w:fldChar w:fldCharType="begin" w:fldLock="true"/>
        <w:instrText xml:space="preserve">LBVARIABLE \id "372"</w:instrText>
        <w:fldChar w:fldCharType="separate"/>
      </w:r>
      <w:r>
        <w:rPr>
          <w:sz w:val="24"/>
        </w:rPr>
        <w:t>4</w:t>
      </w:r>
      <w:r>
        <w:rPr>
          <w:sz w:val="24"/>
        </w:rPr>
        <w:fldChar w:fldCharType="end"/>
      </w:r>
      <w:r>
        <w:rPr>
          <w:sz w:val="24"/>
        </w:rPr>
        <w:t xml:space="preserve">. Комплаенс-оговорка.</w:t>
      </w:r>
    </w:p>
    <w:p w14:paraId="2c3b08be">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5.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6fcb2a3a">
      <w:pPr>
        <w:pStyle w:val="LBGovstyle1"/>
        <w:numPr>
          <w:numId w:val="0"/>
          <w:ilvl w:val="0"/>
        </w:numPr>
      </w:pPr>
    </w:p>
    <w:p w14:paraId="601fdeaa">
      <w:pPr>
        <w:pStyle w:val="LBGovstyle1"/>
        <w:numPr>
          <w:numId w:val="0"/>
          <w:ilvl w:val="0"/>
        </w:numPr>
      </w:pPr>
    </w:p>
    <w:p w14:paraId="41ae19ab">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14:paraId="4f1b7ce7">
            <w:pPr>
              <w:pStyle w:val="LBBodyText1"/>
              <w:rPr>
                <w:b/>
                <w:sz w:val="22"/>
              </w:rPr>
              <w:jc w:val="left"/>
            </w:pPr>
            <w:r>
              <w:rPr>
                <w:b/>
                <w:sz w:val="22"/>
              </w:rPr>
              <w:t>ПОКУПАТЕЛЬ:</w:t>
            </w:r>
          </w:p>
        </w:tc>
        <w:tc>
          <w:tcPr>
            <w:tcW w:w="4536" w:type="dxa"/>
          </w:tcPr>
          <w:p w14:paraId="6c938434">
            <w:pPr>
              <w:pStyle w:val="LBBodyText1"/>
              <w:rPr>
                <w:b/>
                <w:sz w:val="22"/>
              </w:rPr>
              <w:jc w:val="left"/>
            </w:pPr>
            <w:r>
              <w:rPr>
                <w:b/>
                <w:sz w:val="22"/>
              </w:rPr>
              <w:t>ПОСТАВЩИК:</w:t>
            </w:r>
          </w:p>
        </w:tc>
      </w:tr>
      <w:tr>
        <w:tc>
          <w:tcPr>
            <w:tcW w:w="4820" w:type="dxa"/>
            <w:shd w:fill="auto"/>
          </w:tcPr>
          <w:p w14:paraId="2b51b58a">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14:paraId="78ae3fad">
            <w:pPr>
              <w:pStyle w:val="LBBodyText1"/>
              <w:rPr>
                <w:b/>
                <w:sz w:val="22"/>
              </w:rPr>
              <w:spacing w:before="120" w:after="120"/>
            </w:pPr>
            <w:r>
              <w:rPr>
                <w:b/>
                <w:sz w:val="22"/>
              </w:rPr>
              <w:fldChar w:fldCharType="begin" w:fldLock="true"/>
              <w:instrText xml:space="preserve">LBVARIABLE \id "2"</w:instrText>
              <w:fldChar w:fldCharType="separate"/>
            </w:r>
            <w:r>
              <w:rPr>
                <w:b/>
                <w:sz w:val="22"/>
              </w:rPr>
              <w:t xml:space="preserve">[Полное наименование/ФИО поставщика]</w:t>
            </w:r>
            <w:r>
              <w:rPr>
                <w:b/>
                <w:sz w:val="22"/>
              </w:rPr>
              <w:fldChar w:fldCharType="end"/>
            </w:r>
          </w:p>
        </w:tc>
      </w:tr>
      <w:tr>
        <w:tc>
          <w:tcPr>
            <w:tcW w:w="4820" w:type="dxa"/>
          </w:tcPr>
          <w:p w14:paraId="27376316">
            <w:pPr>
              <w:pStyle w:val="MsoNormaldoczillaStyle10"/>
            </w:pPr>
            <w:r>
              <w:rPr>
                <w:rFonts w:ascii="Times New Roman" w:hAnsi="Times New Roman"/>
              </w:rPr>
              <w:t xml:space="preserve">Адрес местонахождения:</w:t>
            </w:r>
            <w:r>
              <w:t xml:space="preserve"> </w:t>
            </w:r>
            <w:r>
              <w:rPr>
                <w:rFonts w:ascii="Times New Roman" w:hAnsi="Times New Roman"/>
              </w:rPr>
              <w:t xml:space="preserve">125252, г. Москва,  вн. тер. г. муниципальный округ Хорошевский, ул. 3-я Песчаная, д. 2А</w:t>
            </w:r>
          </w:p>
          <w:p w14:paraId="12e11711">
            <w:pPr>
              <w:pStyle w:val="LBBodyText1"/>
              <w:rPr>
                <w:sz w:val="22"/>
              </w:rPr>
              <w:jc w:val="left"/>
            </w:pPr>
          </w:p>
        </w:tc>
        <w:tc>
          <w:tcPr>
            <w:tcW w:w="4536" w:type="dxa"/>
          </w:tcPr>
          <w:p w14:paraId="603e9302">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14:paraId="54b41425">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625700, РОССИЯ, ТЮМЕНСКАЯ ОБЛ, ТЮМЕНЬ Г, РЕСПУБЛИКИ УЛ, 56</w:t>
            </w:r>
            <w:r>
              <w:rPr>
                <w:sz w:val="22"/>
              </w:rPr>
              <w:fldChar w:fldCharType="end"/>
            </w:r>
          </w:p>
        </w:tc>
        <w:tc>
          <w:tcPr>
            <w:tcW w:w="4536" w:type="dxa"/>
          </w:tcPr>
          <w:p w14:paraId="1b75c42f">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14:paraId="1ca71d28">
            <w:pPr>
              <w:pStyle w:val="LBBodyText1"/>
              <w:rPr>
                <w:sz w:val="22"/>
              </w:rPr>
              <w:jc w:val="left"/>
            </w:pPr>
            <w:r>
              <w:rPr>
                <w:sz w:val="22"/>
              </w:rPr>
              <w:t xml:space="preserve">ОГРН 1197746000000</w:t>
            </w:r>
          </w:p>
        </w:tc>
        <w:tc>
          <w:tcPr>
            <w:tcW w:w="4536" w:type="dxa"/>
          </w:tcPr>
          <w:p w14:paraId="521642cc">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14:paraId="0ff26014">
            <w:pPr>
              <w:pStyle w:val="LBBodyText1"/>
              <w:rPr>
                <w:sz w:val="22"/>
              </w:rPr>
              <w:jc w:val="left"/>
            </w:pPr>
            <w:r>
              <w:rPr>
                <w:sz w:val="22"/>
              </w:rPr>
              <w:t xml:space="preserve">ИНН 7724490000</w:t>
            </w:r>
          </w:p>
        </w:tc>
        <w:tc>
          <w:tcPr>
            <w:tcW w:w="4536" w:type="dxa"/>
          </w:tcPr>
          <w:p w14:paraId="605c87ba">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14:paraId="362d3c21">
            <w:pPr>
              <w:pStyle w:val="LBBodyText1"/>
              <w:rPr>
                <w:sz w:val="22"/>
              </w:rPr>
              <w:jc w:val="left"/>
            </w:pPr>
            <w:r>
              <w:rPr>
                <w:sz w:val="22"/>
              </w:rPr>
              <w:t xml:space="preserve">КПП 997650001</w:t>
            </w:r>
          </w:p>
        </w:tc>
        <w:tc>
          <w:tcPr>
            <w:tcW w:w="4536" w:type="dxa"/>
          </w:tcPr>
          <w:p w14:paraId="00687b82">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14:paraId="773eeba8">
            <w:pPr>
              <w:pStyle w:val="LBBodyText1"/>
              <w:rPr>
                <w:sz w:val="22"/>
              </w:rPr>
              <w:jc w:val="left"/>
            </w:pPr>
            <w:r>
              <w:rPr>
                <w:sz w:val="22"/>
              </w:rPr>
              <w:t xml:space="preserve">Тел. +7 (495) 956-20-67</w:t>
            </w:r>
          </w:p>
        </w:tc>
        <w:tc>
          <w:tcPr>
            <w:tcW w:w="4536" w:type="dxa"/>
          </w:tcPr>
          <w:p w14:paraId="43e3747b">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14:paraId="619e9462">
            <w:pPr>
              <w:pStyle w:val="LBBodyText1"/>
              <w:rPr>
                <w:sz w:val="22"/>
                <w:lang w:val="fr-FR"/>
              </w:rPr>
              <w:jc w:val="left"/>
            </w:pPr>
            <w:r>
              <w:rPr>
                <w:sz w:val="22"/>
                <w:lang w:val="fr-FR"/>
              </w:rPr>
              <w:t xml:space="preserve">E-mail: office@russianpost.ru</w:t>
            </w:r>
          </w:p>
        </w:tc>
        <w:tc>
          <w:tcPr>
            <w:tcW w:w="4536" w:type="dxa"/>
          </w:tcPr>
          <w:p w14:paraId="1baf5c47">
            <w:pPr>
              <w:pStyle w:val="LBBodyText1"/>
              <w:rPr>
                <w:sz w:val="22"/>
              </w:rPr>
            </w:pPr>
            <w:r>
              <w:rPr>
                <w:sz w:val="22"/>
                <w:lang w:val="fr-FR"/>
              </w:rPr>
              <w:fldChar w:fldCharType="begin" w:fldLock="true"/>
              <w:instrText xml:space="preserve">LBVARIABLE \id "2"</w:instrText>
              <w:fldChar w:fldCharType="separate"/>
            </w:r>
            <w:r>
              <w:rPr>
                <w:sz w:val="22"/>
                <w:lang w:val="fr-FR"/>
              </w:rPr>
              <w:t>[E-mail:]</w:t>
            </w:r>
            <w:r>
              <w:rPr>
                <w:sz w:val="22"/>
                <w:lang w:val="fr-FR"/>
              </w:rPr>
              <w:fldChar w:fldCharType="end"/>
            </w:r>
          </w:p>
        </w:tc>
      </w:tr>
      <w:tr>
        <w:tc>
          <w:tcPr>
            <w:tcW w:w="4820" w:type="dxa"/>
          </w:tcPr>
          <w:p w14:paraId="62dfc0cd">
            <w:pPr>
              <w:pStyle w:val="LBScheduleBodytext"/>
              <w:rPr>
                <w:sz w:val="22"/>
              </w:rPr>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14:paraId="3cf45a8e">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14:paraId="72e939e4">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14:paraId="785ed47d">
            <w:pPr>
              <w:pStyle w:val="LBBodyText1"/>
              <w:rPr>
                <w:sz w:val="22"/>
              </w:rPr>
              <w:jc w:val="left"/>
            </w:pPr>
            <w:r>
              <w:rPr>
                <w:sz w:val="22"/>
              </w:rPr>
              <w:t xml:space="preserve"> [СНИЛС]</w:t>
            </w:r>
            <w:r>
              <w:rPr>
                <w:rStyle w:val="a8"/>
                <w:sz w:val="22"/>
              </w:rPr>
              <w:footnoteReference w:id="19"/>
            </w:r>
            <w:r>
              <w:rPr>
                <w:sz w:val="22"/>
              </w:rPr>
              <w:t xml:space="preserve"> </w:t>
            </w:r>
            <w:r>
              <w:rPr>
                <w:sz w:val="22"/>
              </w:rPr>
              <w:fldChar w:fldCharType="end"/>
            </w:r>
            <w:r>
              <w:rPr>
                <w:sz w:val="22"/>
              </w:rPr>
              <w:fldChar w:fldCharType="end"/>
            </w:r>
          </w:p>
        </w:tc>
      </w:tr>
      <w:tr>
        <w:tc>
          <w:tcPr>
            <w:tcW w:w="4820" w:type="dxa"/>
          </w:tcPr>
          <w:p w14:paraId="43902464">
            <w:pPr>
              <w:pStyle w:val="LBBodyText1"/>
              <w:rPr>
                <w:sz w:val="22"/>
              </w:rPr>
              <w:jc w:val="left"/>
              <w:spacing w:before="240"/>
            </w:pPr>
            <w:r>
              <w:rPr>
                <w:b/>
                <w:sz w:val="22"/>
              </w:rPr>
              <w:t xml:space="preserve"> Со стороны Покупателя:</w:t>
            </w:r>
            <w:r>
              <w:rPr>
                <w:sz w:val="22"/>
              </w:rPr>
              <w:t xml:space="preserve"> </w:t>
            </w:r>
          </w:p>
        </w:tc>
        <w:tc>
          <w:tcPr>
            <w:tcW w:w="4536" w:type="dxa"/>
          </w:tcPr>
          <w:p w14:paraId="0bd0eb85">
            <w:pPr>
              <w:pStyle w:val="LBBodyText1"/>
              <w:rPr>
                <w:sz w:val="22"/>
              </w:rPr>
              <w:spacing w:before="240"/>
            </w:pPr>
            <w:r>
              <w:rPr>
                <w:b/>
                <w:sz w:val="22"/>
              </w:rPr>
              <w:t xml:space="preserve"> </w:t>
            </w:r>
          </w:p>
        </w:tc>
      </w:tr>
      <w:tr>
        <w:tc>
          <w:tcPr>
            <w:tcW w:w="4820" w:type="dxa"/>
          </w:tcPr>
          <w:p w14:paraId="27c699ab">
            <w:pPr>
              <w:pStyle w:val="LBBodyText1"/>
              <w:rPr>
                <w:sz w:val="22"/>
              </w:rPr>
              <w:jc w:val="left"/>
              <w:spacing w:before="120"/>
            </w:pPr>
            <w:r>
              <w:rPr>
                <w:sz w:val="22"/>
              </w:rPr>
              <w:t xml:space="preserve"> Филиал: </w:t>
            </w:r>
            <w:r>
              <w:rPr>
                <w:sz w:val="22"/>
              </w:rPr>
              <w:fldChar w:fldCharType="begin" w:fldLock="true"/>
              <w:instrText xml:space="preserve">LBVARIABLE \id "11"</w:instrText>
              <w:fldChar w:fldCharType="separate"/>
            </w:r>
            <w:r>
              <w:rPr>
                <w:sz w:val="22"/>
              </w:rPr>
              <w:t xml:space="preserve">УФПС ТЮМЕНСКОЙ ОБЛАСТИ</w:t>
            </w:r>
            <w:r>
              <w:rPr>
                <w:sz w:val="22"/>
              </w:rPr>
              <w:fldChar w:fldCharType="end"/>
            </w:r>
          </w:p>
        </w:tc>
        <w:tc>
          <w:tcPr>
            <w:tcW w:w="4536" w:type="dxa"/>
          </w:tcPr>
          <w:p w14:paraId="09020a18">
            <w:pPr>
              <w:pStyle w:val="LBBodyText1"/>
              <w:rPr>
                <w:sz w:val="22"/>
              </w:rPr>
              <w:spacing w:before="120"/>
            </w:pPr>
            <w:r>
              <w:rPr>
                <w:sz w:val="22"/>
              </w:rPr>
              <w:t xml:space="preserve"> </w:t>
            </w:r>
          </w:p>
        </w:tc>
      </w:tr>
      <w:tr>
        <w:trPr>
          <w:trHeight w:val="500" w:hRule="atLeast"/>
        </w:trPr>
        <w:tc>
          <w:tcPr>
            <w:tcW w:w="4820" w:type="dxa"/>
          </w:tcPr>
          <w:p w14:paraId="65270721">
            <w:pPr>
              <w:pStyle w:val="LBBodyText1"/>
              <w:rPr>
                <w:sz w:val="22"/>
              </w:rPr>
              <w:jc w:val="left"/>
            </w:pPr>
            <w:r>
              <w:rPr>
                <w:sz w:val="22"/>
              </w:rPr>
              <w:t xml:space="preserve"> Адрес местонахождения филиала: </w:t>
            </w:r>
            <w:r>
              <w:rPr>
                <w:sz w:val="22"/>
              </w:rPr>
              <w:fldChar w:fldCharType="begin" w:fldLock="true"/>
              <w:instrText xml:space="preserve">LBVARIABLE \id "12"</w:instrText>
              <w:fldChar w:fldCharType="separate"/>
            </w:r>
            <w:r>
              <w:rPr>
                <w:sz w:val="22"/>
              </w:rPr>
              <w:t xml:space="preserve">62 625961, РОССИЯ, ТЮМЕНСКАЯ ОБЛ, г. Тюмень, ул. Огарева, 2</w:t>
            </w:r>
            <w:r>
              <w:rPr>
                <w:sz w:val="22"/>
              </w:rPr>
              <w:fldChar w:fldCharType="end"/>
            </w:r>
            <w:r>
              <w:rPr>
                <w:sz w:val="22"/>
              </w:rPr>
              <w:t xml:space="preserve"> </w:t>
            </w:r>
          </w:p>
        </w:tc>
        <w:tc>
          <w:tcPr>
            <w:tcW w:w="4536" w:type="dxa"/>
          </w:tcPr>
          <w:p w14:paraId="2549593a">
            <w:pPr>
              <w:pStyle w:val="LBBodyText1"/>
              <w:rPr>
                <w:sz w:val="22"/>
              </w:rPr>
            </w:pPr>
            <w:r>
              <w:rPr>
                <w:sz w:val="22"/>
              </w:rPr>
              <w:t xml:space="preserve"> </w:t>
            </w:r>
          </w:p>
        </w:tc>
      </w:tr>
      <w:tr>
        <w:tc>
          <w:tcPr>
            <w:tcW w:w="4820" w:type="dxa"/>
          </w:tcPr>
          <w:p w14:paraId="767d79d3">
            <w:pPr>
              <w:pStyle w:val="LBBodyText1"/>
              <w:rPr>
                <w:sz w:val="22"/>
              </w:rPr>
              <w:jc w:val="left"/>
            </w:pPr>
            <w:r>
              <w:rPr>
                <w:sz w:val="22"/>
              </w:rPr>
              <w:t xml:space="preserve"> Почтовый адрес филиала: </w:t>
            </w:r>
            <w:r>
              <w:rPr>
                <w:sz w:val="22"/>
              </w:rPr>
              <w:fldChar w:fldCharType="begin" w:fldLock="true"/>
              <w:instrText xml:space="preserve">LBVARIABLE \id "13"</w:instrText>
              <w:fldChar w:fldCharType="separate"/>
            </w:r>
            <w:r>
              <w:rPr>
                <w:sz w:val="22"/>
              </w:rPr>
              <w:t xml:space="preserve"> 625961, РОССИЯ, ТЮМЕНСКАЯ ОБЛ, г. Тюмень, ул. Огарева, 2</w:t>
            </w:r>
            <w:r>
              <w:rPr>
                <w:sz w:val="22"/>
              </w:rPr>
              <w:fldChar w:fldCharType="end"/>
            </w:r>
          </w:p>
        </w:tc>
        <w:tc>
          <w:tcPr>
            <w:tcW w:w="4536" w:type="dxa"/>
          </w:tcPr>
          <w:p w14:paraId="46b7943b">
            <w:pPr>
              <w:pStyle w:val="LBBodyText1"/>
              <w:rPr>
                <w:sz w:val="22"/>
              </w:rPr>
            </w:pPr>
            <w:r>
              <w:rPr>
                <w:sz w:val="22"/>
              </w:rPr>
              <w:t xml:space="preserve"> </w:t>
            </w:r>
          </w:p>
        </w:tc>
      </w:tr>
      <w:tr>
        <w:tc>
          <w:tcPr>
            <w:tcW w:w="4820" w:type="dxa"/>
          </w:tcPr>
          <w:p w14:paraId="22e56447">
            <w:pPr>
              <w:pStyle w:val="LBBodyText1"/>
              <w:rPr>
                <w:sz w:val="22"/>
              </w:rPr>
              <w:jc w:val="left"/>
            </w:pPr>
            <w:r>
              <w:rPr>
                <w:sz w:val="22"/>
              </w:rPr>
              <w:t xml:space="preserve"> КПП филиала: </w:t>
            </w:r>
            <w:r>
              <w:rPr>
                <w:sz w:val="22"/>
              </w:rPr>
              <w:fldChar w:fldCharType="begin" w:fldLock="true"/>
              <w:instrText xml:space="preserve">LBVARIABLE \id "14"</w:instrText>
              <w:fldChar w:fldCharType="separate"/>
            </w:r>
            <w:r>
              <w:rPr>
                <w:sz w:val="22"/>
              </w:rPr>
              <w:t>720343001</w:t>
            </w:r>
            <w:r>
              <w:rPr>
                <w:sz w:val="22"/>
              </w:rPr>
              <w:fldChar w:fldCharType="end"/>
            </w:r>
          </w:p>
        </w:tc>
        <w:tc>
          <w:tcPr>
            <w:tcW w:w="4536" w:type="dxa"/>
          </w:tcPr>
          <w:p w14:paraId="5544c7e4">
            <w:pPr>
              <w:pStyle w:val="LBBodyText1"/>
              <w:rPr>
                <w:sz w:val="22"/>
              </w:rPr>
            </w:pPr>
            <w:r>
              <w:rPr>
                <w:sz w:val="22"/>
              </w:rPr>
              <w:t xml:space="preserve"> </w:t>
            </w:r>
          </w:p>
        </w:tc>
      </w:tr>
      <w:tr>
        <w:tc>
          <w:tcPr>
            <w:tcW w:w="4820" w:type="dxa"/>
          </w:tcPr>
          <w:p w14:paraId="29bdf949">
            <w:pPr>
              <w:pStyle w:val="LBBodyText1"/>
              <w:rPr>
                <w:sz w:val="22"/>
              </w:rPr>
              <w:jc w:val="left"/>
            </w:pPr>
            <w:r>
              <w:rPr>
                <w:sz w:val="22"/>
              </w:rPr>
              <w:t xml:space="preserve"> Р/с филиала: </w:t>
            </w:r>
            <w:r>
              <w:rPr>
                <w:sz w:val="22"/>
              </w:rPr>
              <w:fldChar w:fldCharType="begin" w:fldLock="true"/>
              <w:instrText xml:space="preserve">LBVARIABLE \id "15"</w:instrText>
              <w:fldChar w:fldCharType="separate"/>
            </w:r>
            <w:r>
              <w:rPr>
                <w:sz w:val="22"/>
              </w:rPr>
              <w:t>40502810006280000002</w:t>
            </w:r>
            <w:r>
              <w:rPr>
                <w:sz w:val="22"/>
              </w:rPr>
              <w:fldChar w:fldCharType="end"/>
            </w:r>
          </w:p>
        </w:tc>
        <w:tc>
          <w:tcPr>
            <w:tcW w:w="4536" w:type="dxa"/>
          </w:tcPr>
          <w:p w14:paraId="78112967">
            <w:pPr>
              <w:pStyle w:val="LBBodyText1"/>
              <w:rPr>
                <w:sz w:val="22"/>
              </w:rPr>
            </w:pPr>
            <w:r>
              <w:rPr>
                <w:sz w:val="22"/>
              </w:rPr>
              <w:t xml:space="preserve"> </w:t>
            </w:r>
          </w:p>
        </w:tc>
      </w:tr>
      <w:tr>
        <w:tc>
          <w:tcPr>
            <w:tcW w:w="4820" w:type="dxa"/>
          </w:tcPr>
          <w:p w14:paraId="6a826cdb">
            <w:pPr>
              <w:pStyle w:val="LBBodyText1"/>
              <w:rPr>
                <w:sz w:val="22"/>
              </w:rPr>
              <w:jc w:val="left"/>
            </w:pPr>
            <w:r>
              <w:rPr>
                <w:sz w:val="22"/>
              </w:rPr>
              <w:t xml:space="preserve"> в </w:t>
            </w:r>
            <w:r>
              <w:rPr>
                <w:sz w:val="22"/>
              </w:rPr>
              <w:fldChar w:fldCharType="begin" w:fldLock="true"/>
              <w:instrText xml:space="preserve">LBVARIABLE \id "16"</w:instrText>
              <w:fldChar w:fldCharType="separate"/>
            </w:r>
            <w:r>
              <w:rPr>
                <w:sz w:val="22"/>
              </w:rPr>
              <w:t xml:space="preserve">ФИЛИАЛ БАНКА ВТБ (ПАО) В Г. ЕКАТЕРИНБУРГЕ</w:t>
            </w:r>
            <w:r>
              <w:rPr>
                <w:sz w:val="22"/>
              </w:rPr>
              <w:fldChar w:fldCharType="end"/>
            </w:r>
          </w:p>
        </w:tc>
        <w:tc>
          <w:tcPr>
            <w:tcW w:w="4536" w:type="dxa"/>
          </w:tcPr>
          <w:p w14:paraId="2896f795">
            <w:pPr>
              <w:pStyle w:val="LBBodyText1"/>
              <w:rPr>
                <w:sz w:val="22"/>
              </w:rPr>
            </w:pPr>
            <w:r>
              <w:rPr>
                <w:sz w:val="22"/>
              </w:rPr>
              <w:t xml:space="preserve"> </w:t>
            </w:r>
          </w:p>
        </w:tc>
      </w:tr>
      <w:tr>
        <w:tc>
          <w:tcPr>
            <w:tcW w:w="4820" w:type="dxa"/>
          </w:tcPr>
          <w:p w14:paraId="4ba9e258">
            <w:pPr>
              <w:pStyle w:val="LBBodyText1"/>
              <w:rPr>
                <w:sz w:val="22"/>
              </w:rPr>
              <w:jc w:val="left"/>
            </w:pPr>
            <w:r>
              <w:rPr>
                <w:sz w:val="22"/>
              </w:rPr>
              <w:t xml:space="preserve"> к/с </w:t>
            </w:r>
            <w:r>
              <w:rPr>
                <w:sz w:val="22"/>
              </w:rPr>
              <w:fldChar w:fldCharType="begin" w:fldLock="true"/>
              <w:instrText xml:space="preserve">LBVARIABLE \id "17"</w:instrText>
              <w:fldChar w:fldCharType="separate"/>
            </w:r>
            <w:r>
              <w:rPr>
                <w:sz w:val="22"/>
              </w:rPr>
              <w:t>30101810400000000952</w:t>
            </w:r>
            <w:r>
              <w:rPr>
                <w:sz w:val="22"/>
              </w:rPr>
              <w:fldChar w:fldCharType="end"/>
            </w:r>
          </w:p>
        </w:tc>
        <w:tc>
          <w:tcPr>
            <w:tcW w:w="4536" w:type="dxa"/>
          </w:tcPr>
          <w:p w14:paraId="4f5d1c64">
            <w:pPr>
              <w:pStyle w:val="LBBodyText1"/>
              <w:rPr>
                <w:sz w:val="22"/>
              </w:rPr>
            </w:pPr>
            <w:r>
              <w:rPr>
                <w:sz w:val="22"/>
              </w:rPr>
              <w:t xml:space="preserve"> </w:t>
            </w:r>
          </w:p>
        </w:tc>
      </w:tr>
      <w:tr>
        <w:tc>
          <w:tcPr>
            <w:tcW w:w="4820" w:type="dxa"/>
          </w:tcPr>
          <w:p w14:paraId="069b8a3b">
            <w:pPr>
              <w:pStyle w:val="LBBodyText1"/>
              <w:rPr>
                <w:sz w:val="22"/>
              </w:rPr>
              <w:jc w:val="left"/>
            </w:pPr>
            <w:r>
              <w:rPr>
                <w:sz w:val="22"/>
              </w:rPr>
              <w:t xml:space="preserve"> БИК </w:t>
            </w:r>
            <w:r>
              <w:rPr>
                <w:sz w:val="22"/>
              </w:rPr>
              <w:fldChar w:fldCharType="begin" w:fldLock="true"/>
              <w:instrText xml:space="preserve">LBVARIABLE \id "18"</w:instrText>
              <w:fldChar w:fldCharType="separate"/>
            </w:r>
            <w:r>
              <w:rPr>
                <w:sz w:val="22"/>
              </w:rPr>
              <w:t>046577952</w:t>
            </w:r>
            <w:r>
              <w:rPr>
                <w:sz w:val="22"/>
              </w:rPr>
              <w:fldChar w:fldCharType="end"/>
            </w:r>
          </w:p>
        </w:tc>
        <w:tc>
          <w:tcPr>
            <w:tcW w:w="4536" w:type="dxa"/>
          </w:tcPr>
          <w:p w14:paraId="1812a292">
            <w:pPr>
              <w:pStyle w:val="LBBodyText1"/>
              <w:rPr>
                <w:sz w:val="22"/>
              </w:rPr>
            </w:pPr>
            <w:r>
              <w:rPr>
                <w:sz w:val="22"/>
              </w:rPr>
              <w:t xml:space="preserve"> </w:t>
            </w:r>
          </w:p>
        </w:tc>
      </w:tr>
      <w:tr>
        <w:tc>
          <w:tcPr>
            <w:tcW w:w="4820" w:type="dxa"/>
          </w:tcPr>
          <w:p w14:paraId="23083fe8">
            <w:pPr>
              <w:pStyle w:val="LBBodyText1"/>
              <w:rPr>
                <w:sz w:val="22"/>
              </w:rPr>
              <w:jc w:val="left"/>
            </w:pPr>
            <w:r>
              <w:rPr>
                <w:sz w:val="22"/>
              </w:rPr>
              <w:t xml:space="preserve"> Тел.: </w:t>
            </w:r>
            <w:r>
              <w:rPr>
                <w:sz w:val="22"/>
              </w:rPr>
              <w:fldChar w:fldCharType="begin" w:fldLock="true"/>
              <w:instrText xml:space="preserve">LBVARIABLE \id "19"</w:instrText>
              <w:fldChar w:fldCharType="separate"/>
            </w:r>
            <w:r>
              <w:rPr>
                <w:sz w:val="22"/>
              </w:rPr>
              <w:t xml:space="preserve">+7 (3452) 54-69-99</w:t>
            </w:r>
            <w:r>
              <w:rPr>
                <w:sz w:val="22"/>
              </w:rPr>
              <w:fldChar w:fldCharType="end"/>
            </w:r>
          </w:p>
        </w:tc>
        <w:tc>
          <w:tcPr>
            <w:tcW w:w="4536" w:type="dxa"/>
          </w:tcPr>
          <w:p w14:paraId="0e88682c">
            <w:pPr>
              <w:pStyle w:val="LBBodyText1"/>
              <w:rPr>
                <w:sz w:val="22"/>
              </w:rPr>
            </w:pPr>
            <w:r>
              <w:rPr>
                <w:sz w:val="22"/>
              </w:rPr>
              <w:t xml:space="preserve"> </w:t>
            </w:r>
          </w:p>
        </w:tc>
      </w:tr>
      <w:tr>
        <w:tc>
          <w:tcPr>
            <w:tcW w:w="4820" w:type="dxa"/>
          </w:tcPr>
          <w:p w14:paraId="05df13a0">
            <w:pPr>
              <w:pStyle w:val="LBBodyText1"/>
              <w:rPr>
                <w:sz w:val="22"/>
              </w:rPr>
              <w:jc w:val="left"/>
            </w:pPr>
            <w:r>
              <w:rPr>
                <w:sz w:val="22"/>
                <w:lang w:val="fr-FR"/>
              </w:rPr>
              <w:t xml:space="preserve"> E-mail: </w:t>
            </w:r>
            <w:r>
              <w:rPr>
                <w:sz w:val="22"/>
                <w:lang w:val="fr-FR"/>
              </w:rPr>
              <w:fldChar w:fldCharType="begin" w:fldLock="true"/>
              <w:instrText xml:space="preserve">LBVARIABLE \id "20"</w:instrText>
              <w:fldChar w:fldCharType="separate"/>
            </w:r>
            <w:r>
              <w:rPr>
                <w:sz w:val="22"/>
                <w:lang w:val="fr-FR"/>
              </w:rPr>
              <w:t>office-R96@russianpost.ru</w:t>
            </w:r>
            <w:r>
              <w:rPr>
                <w:sz w:val="22"/>
              </w:rPr>
              <w:fldChar w:fldCharType="end"/>
            </w:r>
          </w:p>
        </w:tc>
        <w:tc>
          <w:tcPr>
            <w:tcW w:w="4536" w:type="dxa"/>
          </w:tcPr>
          <w:p w14:paraId="5a00a5af">
            <w:pPr>
              <w:pStyle w:val="LBBodyText1"/>
              <w:rPr>
                <w:sz w:val="22"/>
              </w:rPr>
            </w:pPr>
            <w:r>
              <w:rPr>
                <w:sz w:val="22"/>
                <w:lang w:val="fr-FR"/>
              </w:rPr>
              <w:t xml:space="preserve"> </w:t>
            </w:r>
          </w:p>
        </w:tc>
      </w:tr>
      <w:tr>
        <w:tc>
          <w:tcPr>
            <w:tcW w:w="4820" w:type="dxa"/>
          </w:tcPr>
          <w:p w14:paraId="059b3add">
            <w:pPr>
              <w:pStyle w:val="LBBodyText1"/>
              <w:rPr>
                <w:sz w:val="22"/>
              </w:rPr>
              <w:jc w:val="left"/>
              <w:spacing w:before="240"/>
            </w:pPr>
            <w:r>
              <w:rPr>
                <w:b/>
                <w:sz w:val="22"/>
              </w:rPr>
              <w:t>ПОКУПАТЕЛЬ:</w:t>
            </w:r>
          </w:p>
        </w:tc>
        <w:tc>
          <w:tcPr>
            <w:tcW w:w="4536" w:type="dxa"/>
          </w:tcPr>
          <w:p w14:paraId="2f2de0d7">
            <w:pPr>
              <w:pStyle w:val="LBBodyText1"/>
              <w:rPr>
                <w:sz w:val="22"/>
              </w:rPr>
              <w:jc w:val="left"/>
              <w:spacing w:before="240"/>
            </w:pPr>
            <w:r>
              <w:rPr>
                <w:b/>
                <w:sz w:val="22"/>
              </w:rPr>
              <w:t>ПОСТАВЩИК:</w:t>
            </w:r>
          </w:p>
        </w:tc>
      </w:tr>
      <w:tr>
        <w:tc>
          <w:tcPr>
            <w:tcW w:w="4820" w:type="dxa"/>
          </w:tcPr>
          <w:p w14:paraId="32c6363f">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Директора УФПС Свердловской области</w:t>
            </w:r>
            <w:r>
              <w:rPr>
                <w:sz w:val="22"/>
              </w:rPr>
              <w:fldChar w:fldCharType="end"/>
            </w:r>
            <w:r>
              <w:rPr>
                <w:sz w:val="22"/>
              </w:rPr>
              <w:fldChar w:fldCharType="end"/>
            </w:r>
          </w:p>
          <w:p w14:paraId="791bce7f">
            <w:pPr>
              <w:pStyle w:val="LBBodyText1"/>
              <w:rPr>
                <w:sz w:val="22"/>
              </w:rPr>
              <w:jc w:val="left"/>
            </w:pPr>
            <w:r>
              <w:rPr>
                <w:sz w:val="22"/>
              </w:rPr>
              <w:t>____________________</w:t>
            </w:r>
          </w:p>
          <w:p w14:paraId="3acde682">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14:paraId="0810d32f">
            <w:pPr>
              <w:pStyle w:val="LBBodyText1"/>
              <w:rPr>
                <w:sz w:val="22"/>
              </w:rPr>
            </w:pPr>
          </w:p>
          <w:p w14:paraId="08827045">
            <w:pPr>
              <w:pStyle w:val="LBBodyText1"/>
              <w:rPr>
                <w:sz w:val="22"/>
              </w:rPr>
              <w:jc w:val="left"/>
            </w:pPr>
            <w:r>
              <w:rPr>
                <w:sz w:val="22"/>
              </w:rPr>
              <w:t>____________________</w:t>
            </w:r>
          </w:p>
          <w:p w14:paraId="0f19b167">
            <w:pPr>
              <w:pStyle w:val="LBBodyText1"/>
              <w:rPr>
                <w:sz w:val="22"/>
              </w:rPr>
            </w:pPr>
          </w:p>
        </w:tc>
      </w:tr>
      <w:tr>
        <w:tc>
          <w:tcPr>
            <w:tcW w:w="4820" w:type="dxa"/>
          </w:tcPr>
          <w:p w14:paraId="06e72c5a">
            <w:pPr>
              <w:pStyle w:val="LBBodyText1"/>
              <w:rPr>
                <w:sz w:val="22"/>
              </w:rPr>
              <w:jc w:val="left"/>
            </w:pPr>
            <w:r>
              <w:rPr>
                <w:sz w:val="22"/>
              </w:rPr>
              <w:t xml:space="preserve">___ ____________ 20__ г.</w:t>
            </w:r>
          </w:p>
        </w:tc>
        <w:tc>
          <w:tcPr>
            <w:tcW w:w="4536" w:type="dxa"/>
          </w:tcPr>
          <w:p w14:paraId="6d9d3f93">
            <w:pPr>
              <w:pStyle w:val="LBBodyText1"/>
              <w:rPr>
                <w:sz w:val="22"/>
              </w:rPr>
              <w:jc w:val="left"/>
            </w:pPr>
            <w:r>
              <w:rPr>
                <w:sz w:val="22"/>
              </w:rPr>
              <w:t xml:space="preserve">___ ____________ 20__ г.</w:t>
            </w:r>
          </w:p>
        </w:tc>
      </w:tr>
      <w:tr>
        <w:tc>
          <w:tcPr>
            <w:tcW w:w="4820" w:type="dxa"/>
          </w:tcPr>
          <w:p w14:paraId="51e9d92d">
            <w:pPr>
              <w:pStyle w:val="LBBodyText1"/>
              <w:rPr>
                <w:sz w:val="22"/>
                <w:vertAlign w:val="superscript"/>
              </w:rPr>
              <w:jc w:val="left"/>
            </w:pPr>
          </w:p>
        </w:tc>
        <w:tc>
          <w:tcPr>
            <w:tcW w:w="4536" w:type="dxa"/>
          </w:tcPr>
          <w:p w14:paraId="133d7cda">
            <w:pPr>
              <w:pStyle w:val="LBBodyText1"/>
              <w:rPr>
                <w:sz w:val="22"/>
                <w:vertAlign w:val="superscript"/>
              </w:rPr>
              <w:jc w:val="left"/>
            </w:pPr>
            <w:r>
              <w:rPr>
                <w:sz w:val="22"/>
              </w:rPr>
              <w:t xml:space="preserve">М.П. (при наличии печати)</w:t>
            </w:r>
          </w:p>
        </w:tc>
      </w:tr>
    </w:tbl>
    <w:p w14:paraId="38f82ab6">
      <w:pPr>
        <w:rPr>
          <w:sz w:val="24"/>
        </w:rPr>
        <w:spacing w:after="0" w:line="240" w:lineRule="auto"/>
        <w:sectPr>
          <w:pgSz w:w="11906" w:h="16838" w:orient="portrait"/>
          <w:pgMar w:left="1701" w:right="851" w:top="1134" w:bottom="1134" w:gutter="0" w:header="708" w:footer="708"/>
          <w:headerReference r:id="rId15" w:type="default"/>
          <w:titlePg w:val="true"/>
        </w:sectPr>
      </w:pPr>
    </w:p>
    <w:p w14:paraId="238b57eb">
      <w:pPr>
        <w:rPr>
          <w:sz w:val="24"/>
        </w:rPr>
        <w:jc w:val="both"/>
        <w:ind w:left="9639"/>
        <w:spacing w:after="0" w:line="240" w:lineRule="auto"/>
      </w:pPr>
      <w:r>
        <w:rPr>
          <w:sz w:val="24"/>
        </w:rPr>
        <w:t xml:space="preserve">Приложение №1</w:t>
      </w:r>
    </w:p>
    <w:p w14:paraId="33b89702">
      <w:pPr>
        <w:jc w:val="both"/>
        <w:ind w:left="963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both"/>
        <w:ind w:left="9639"/>
        <w:spacing w:after="0" w:line="240" w:lineRule="auto"/>
      </w:pPr>
      <w:r>
        <w:rPr>
          <w:sz w:val="24"/>
        </w:rPr>
        <w:t xml:space="preserve">Тюменской области</w:t>
      </w:r>
      <w:r>
        <w:rPr>
          <w:sz w:val="24"/>
        </w:rPr>
        <w:fldChar w:fldCharType="end"/>
      </w:r>
    </w:p>
    <w:p w14:paraId="4b85e9e3">
      <w:pPr>
        <w:rPr>
          <w:sz w:val="24"/>
        </w:rPr>
        <w:jc w:val="both"/>
        <w:ind w:left="96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8"/>
          <w:sz w:val="24"/>
          <w:spacing w:val="-2"/>
        </w:rPr>
        <w:footnoteReference w:id="20"/>
      </w:r>
      <w:r>
        <w:rPr>
          <w:sz w:val="24"/>
        </w:rPr>
        <w:t xml:space="preserve"> </w:t>
      </w:r>
      <w:r>
        <w:rPr>
          <w:sz w:val="24"/>
        </w:rPr>
        <w:fldChar w:fldCharType="end"/>
      </w:r>
    </w:p>
    <w:p w14:paraId="6b6a9236">
      <w:pPr>
        <w:rPr>
          <w:sz w:val="24"/>
        </w:rPr>
        <w:jc w:val="both"/>
        <w:ind w:left="96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8"/>
          <w:sz w:val="24"/>
          <w:spacing w:val="-16"/>
        </w:rPr>
        <w:footnoteReference w:id="21"/>
      </w:r>
      <w:r>
        <w:rPr>
          <w:sz w:val="24"/>
        </w:rPr>
        <w:t xml:space="preserve"> </w:t>
      </w:r>
      <w:r>
        <w:rPr>
          <w:sz w:val="24"/>
        </w:rPr>
        <w:fldChar w:fldCharType="end"/>
      </w:r>
    </w:p>
    <w:p w14:paraId="05548b70">
      <w:pPr>
        <w:rPr>
          <w:b/>
          <w:sz w:val="24"/>
        </w:rPr>
        <w:jc w:val="center"/>
        <w:tabs>
          <w:tab w:val="left" w:pos="5670"/>
        </w:tabs>
      </w:pPr>
    </w:p>
    <w:p w14:paraId="1775f46c">
      <w:pPr>
        <w:rPr>
          <w:b/>
          <w:sz w:val="24"/>
        </w:rPr>
        <w:jc w:val="center"/>
        <w:tabs>
          <w:tab w:val="left" w:pos="5670"/>
        </w:tabs>
      </w:pPr>
      <w:r>
        <w:rPr>
          <w:b/>
          <w:sz w:val="24"/>
        </w:rPr>
        <w:t>Спецификация</w:t>
      </w:r>
    </w:p>
    <w:p w14:paraId="232e9792">
      <w:p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center"/>
        <w:tabs>
          <w:tab w:val="left" w:pos="5670"/>
        </w:tabs>
      </w:pPr>
      <w:r>
        <w:rPr>
          <w:sz w:val="24"/>
        </w:rPr>
        <w:t xml:space="preserve">Тюменской области</w:t>
      </w:r>
      <w:r>
        <w:rPr>
          <w:sz w:val="24"/>
        </w:rPr>
        <w:fldChar w:fldCharType="end"/>
      </w:r>
      <w:r>
        <w:rPr>
          <w:sz w:val="24"/>
        </w:rPr>
        <w:t xml:space="preserve"> </w:t>
      </w:r>
    </w:p>
    <w:p w14:paraId="4d7988b1">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026" w:type="dxa"/>
        <w:tblCellMar>
          <w:left w:w="70" w:type="dxa"/>
          <w:right w:w="70" w:type="dxa"/>
        </w:tblCellMar>
        <w:tblLayout w:type="fixed"/>
      </w:tblPr>
      <w:tblGrid>
        <w:gridCol w:w="843"/>
        <w:gridCol w:w="1276"/>
        <w:gridCol w:w="1275"/>
        <w:gridCol w:w="567"/>
        <w:gridCol w:w="567"/>
        <w:gridCol w:w="709"/>
        <w:gridCol w:w="1134"/>
        <w:gridCol w:w="992"/>
        <w:gridCol w:w="1276"/>
        <w:gridCol w:w="992"/>
        <w:gridCol w:w="993"/>
        <w:gridCol w:w="1134"/>
        <w:gridCol w:w="1134"/>
        <w:gridCol w:w="1134"/>
      </w:tblGrid>
      <w:tr>
        <w:trPr>
          <w:trHeight w:val="1225" w:hRule="atLeast"/>
          <w:cantSplit/>
        </w:trPr>
        <w:tc>
          <w:tcPr>
            <w:tcW w:w="843" w:type="dxa"/>
            <w:tcBorders>
              <w:left w:sz="6" w:space="0" w:val="single" w:color="auto"/>
              <w:top w:sz="6" w:space="0" w:val="single" w:color="auto"/>
              <w:right w:sz="6" w:space="0" w:val="single" w:color="auto"/>
              <w:bottom w:sz="6" w:space="0" w:val="single" w:color="auto"/>
            </w:tcBorders>
            <w:hideMark/>
          </w:tcPr>
          <w:p w14:paraId="4a7dc12c">
            <w:pPr>
              <w:pStyle w:val="ConsPlusCell"/>
              <w:rPr>
                <w:b/>
                <w:sz w:val="16"/>
                <w:rFonts w:ascii="Times New Roman" w:hAnsi="Times New Roman"/>
              </w:rPr>
              <w:jc w:val="center"/>
              <w:spacing w:line="254" w:lineRule="auto"/>
            </w:pPr>
            <w:r>
              <w:rPr>
                <w:b/>
                <w:sz w:val="16"/>
                <w:rFonts w:ascii="Times New Roman" w:hAnsi="Times New Roman"/>
              </w:rPr>
              <w:t>Номер</w:t>
            </w:r>
          </w:p>
          <w:p w14:paraId="55688ac7">
            <w:pPr>
              <w:pStyle w:val="ConsPlusCell"/>
              <w:rPr>
                <w:b/>
                <w:sz w:val="16"/>
                <w:rFonts w:ascii="Times New Roman" w:hAnsi="Times New Roman"/>
              </w:rPr>
              <w:jc w:val="center"/>
              <w:spacing w:line="254" w:lineRule="auto"/>
            </w:pPr>
            <w:r>
              <w:rPr>
                <w:b/>
                <w:sz w:val="16"/>
                <w:rFonts w:ascii="Times New Roman" w:hAnsi="Times New Roman"/>
              </w:rPr>
              <w:t>п/п</w:t>
            </w:r>
          </w:p>
        </w:tc>
        <w:tc>
          <w:tcPr>
            <w:tcW w:w="1276" w:type="dxa"/>
            <w:tcBorders>
              <w:left w:sz="6" w:space="0" w:val="single" w:color="auto"/>
              <w:top w:sz="6" w:space="0" w:val="single" w:color="auto"/>
              <w:right w:sz="6" w:space="0" w:val="single" w:color="auto"/>
              <w:bottom w:sz="6" w:space="0" w:val="single" w:color="auto"/>
            </w:tcBorders>
            <w:hideMark/>
          </w:tcPr>
          <w:p w14:paraId="26a0cd4f">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14:paraId="01f12173">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8"/>
                <w:b/>
                <w:sz w:val="16"/>
                <w:rFonts w:ascii="Times New Roman" w:hAnsi="Times New Roman"/>
              </w:rPr>
              <w:footnoteReference w:id="22"/>
            </w:r>
          </w:p>
        </w:tc>
        <w:tc>
          <w:tcPr>
            <w:tcW w:w="567" w:type="dxa"/>
            <w:tcBorders>
              <w:left w:sz="4" w:space="0" w:val="single" w:color="auto"/>
              <w:top w:sz="6" w:space="0" w:val="single" w:color="auto"/>
              <w:right w:sz="6" w:space="0" w:val="single" w:color="auto"/>
              <w:bottom w:sz="6" w:space="0" w:val="single" w:color="auto"/>
            </w:tcBorders>
            <w:hideMark/>
          </w:tcPr>
          <w:p w14:paraId="1a9cf2c6">
            <w:pPr>
              <w:rPr>
                <w:b/>
                <w:sz w:val="16"/>
              </w:rPr>
              <w:jc w:val="center"/>
            </w:pPr>
            <w:r>
              <w:rPr>
                <w:b/>
                <w:sz w:val="16"/>
              </w:rPr>
              <w:t xml:space="preserve">Код ОКПД2</w:t>
            </w:r>
          </w:p>
        </w:tc>
        <w:tc>
          <w:tcPr>
            <w:tcW w:w="567" w:type="dxa"/>
            <w:tcBorders>
              <w:left w:sz="6" w:space="0" w:val="single" w:color="auto"/>
              <w:top w:sz="6" w:space="0" w:val="single" w:color="auto"/>
              <w:right w:sz="4" w:space="0" w:val="single" w:color="auto"/>
              <w:bottom w:sz="6" w:space="0" w:val="single" w:color="auto"/>
            </w:tcBorders>
          </w:tcPr>
          <w:p w14:paraId="121a600a">
            <w:pPr>
              <w:rPr>
                <w:b/>
                <w:sz w:val="16"/>
              </w:rPr>
              <w:jc w:val="center"/>
            </w:pPr>
            <w:r>
              <w:rPr>
                <w:b/>
                <w:sz w:val="16"/>
              </w:rPr>
              <w:t xml:space="preserve">Кол-во </w:t>
            </w:r>
          </w:p>
          <w:p w14:paraId="18e31c67">
            <w:pPr>
              <w:rPr>
                <w:b/>
                <w:sz w:val="16"/>
              </w:rPr>
              <w:jc w:val="center"/>
            </w:pPr>
            <w:r>
              <w:rPr>
                <w:b/>
                <w:sz w:val="16"/>
              </w:rPr>
              <w:t>(объем)</w:t>
            </w:r>
          </w:p>
        </w:tc>
        <w:tc>
          <w:tcPr>
            <w:tcW w:w="709" w:type="dxa"/>
            <w:tcBorders>
              <w:left w:sz="4" w:space="0" w:val="single" w:color="auto"/>
              <w:top w:sz="6" w:space="0" w:val="single" w:color="auto"/>
              <w:right w:sz="4" w:space="0" w:val="single" w:color="auto"/>
              <w:bottom w:sz="6" w:space="0" w:val="single" w:color="auto"/>
            </w:tcBorders>
          </w:tcPr>
          <w:p w14:paraId="5bc55ace">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1134" w:type="dxa"/>
            <w:tcBorders>
              <w:left w:sz="4" w:space="0" w:val="single" w:color="auto"/>
              <w:top w:sz="6" w:space="0" w:val="single" w:color="auto"/>
              <w:right w:sz="4" w:space="0" w:val="single" w:color="auto"/>
              <w:bottom w:sz="6" w:space="0" w:val="single" w:color="auto"/>
            </w:tcBorders>
          </w:tcPr>
          <w:p w14:paraId="3d39844d">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992" w:type="dxa"/>
            <w:tcBorders>
              <w:left w:sz="4" w:space="0" w:val="single" w:color="auto"/>
              <w:top w:sz="6" w:space="0" w:val="single" w:color="auto"/>
              <w:right w:sz="4" w:space="0" w:val="single" w:color="auto"/>
              <w:bottom w:sz="6" w:space="0" w:val="single" w:color="auto"/>
            </w:tcBorders>
          </w:tcPr>
          <w:p w14:paraId="6295544a">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14:paraId="15cf7e51">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товара без НДС (руб.)</w:t>
            </w:r>
          </w:p>
        </w:tc>
        <w:tc>
          <w:tcPr>
            <w:tcW w:w="992" w:type="dxa"/>
            <w:tcBorders>
              <w:left w:sz="4" w:space="0" w:val="single" w:color="auto"/>
              <w:top w:sz="6" w:space="0" w:val="single" w:color="auto"/>
              <w:right w:sz="6" w:space="0" w:val="single" w:color="auto"/>
              <w:bottom w:sz="6" w:space="0" w:val="single" w:color="auto"/>
            </w:tcBorders>
            <w:hideMark/>
          </w:tcPr>
          <w:p w14:paraId="542d9e53">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993" w:type="dxa"/>
            <w:tcBorders>
              <w:left w:sz="6" w:space="0" w:val="single" w:color="auto"/>
              <w:top w:sz="6" w:space="0" w:val="single" w:color="auto"/>
              <w:right w:sz="6" w:space="0" w:val="single" w:color="auto"/>
              <w:bottom w:sz="6" w:space="0" w:val="single" w:color="auto"/>
            </w:tcBorders>
            <w:hideMark/>
          </w:tcPr>
          <w:p w14:paraId="751fb921">
            <w:pPr>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__%</w:t>
            </w:r>
            <w:r>
              <w:rPr>
                <w:b/>
                <w:sz w:val="16"/>
              </w:rPr>
              <w:fldChar w:fldCharType="end"/>
            </w:r>
            <w:r>
              <w:rPr>
                <w:b/>
                <w:sz w:val="16"/>
              </w:rPr>
              <w:t xml:space="preserve"> (руб.)</w:t>
            </w:r>
          </w:p>
        </w:tc>
        <w:tc>
          <w:tcPr>
            <w:tcW w:w="1134" w:type="dxa"/>
            <w:tcBorders>
              <w:left w:sz="6" w:space="0" w:val="single" w:color="auto"/>
              <w:top w:sz="6" w:space="0" w:val="single" w:color="auto"/>
              <w:right w:sz="6" w:space="0" w:val="single" w:color="auto"/>
              <w:bottom w:sz="6" w:space="0" w:val="single" w:color="auto"/>
            </w:tcBorders>
            <w:hideMark/>
          </w:tcPr>
          <w:p w14:paraId="5d0e252b">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w:t>
            </w:r>
          </w:p>
          <w:p w14:paraId="02b4b7f8">
            <w:pPr>
              <w:pStyle w:val="ConsPlusCell"/>
              <w:rPr>
                <w:b/>
                <w:sz w:val="16"/>
                <w:rFonts w:ascii="Times New Roman" w:hAnsi="Times New Roman"/>
              </w:rPr>
              <w:jc w:val="center"/>
              <w:spacing w:line="254" w:lineRule="auto"/>
            </w:pPr>
            <w:r>
              <w:rPr>
                <w:b/>
                <w:sz w:val="16"/>
                <w:rFonts w:ascii="Times New Roman" w:hAnsi="Times New Roman"/>
              </w:rPr>
              <w:t xml:space="preserve">с НДС (руб.)</w:t>
            </w:r>
          </w:p>
        </w:tc>
        <w:tc>
          <w:tcPr>
            <w:tcW w:w="1134" w:type="dxa"/>
            <w:tcBorders>
              <w:left w:sz="6" w:space="0" w:val="single" w:color="auto"/>
              <w:top w:sz="6" w:space="0" w:val="single" w:color="auto"/>
              <w:right w:sz="6" w:space="0" w:val="single" w:color="auto"/>
              <w:bottom w:sz="6" w:space="0" w:val="single" w:color="auto"/>
            </w:tcBorders>
          </w:tcPr>
          <w:p w14:paraId="6a02544c">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"556"</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14:paraId="7668d215">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"556"</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843" w:type="dxa"/>
            <w:tcBorders>
              <w:left w:sz="6" w:space="0" w:val="single" w:color="auto"/>
              <w:top w:sz="6" w:space="0" w:val="single" w:color="auto"/>
              <w:right w:sz="6" w:space="0" w:val="single" w:color="auto"/>
              <w:bottom w:sz="6" w:space="0" w:val="single" w:color="auto"/>
            </w:tcBorders>
            <w:hideMark/>
          </w:tcPr>
          <w:p w14:paraId="5d35a344">
            <w:pPr>
              <w:pStyle w:val="ConsPlusCell"/>
              <w:rPr>
                <w:sz w:val="16"/>
                <w:rFonts w:ascii="Times New Roman" w:hAnsi="Times New Roman"/>
              </w:rPr>
              <w:jc w:val="center"/>
              <w:spacing w:line="276" w:lineRule="auto"/>
            </w:pPr>
            <w:r>
              <w:rPr>
                <w:sz w:val="16"/>
                <w:rFonts w:ascii="Times New Roman" w:hAnsi="Times New Roman"/>
              </w:rPr>
              <w:t>1</w:t>
            </w:r>
          </w:p>
        </w:tc>
        <w:tc>
          <w:tcPr>
            <w:tcW w:w="1276" w:type="dxa"/>
            <w:tcBorders>
              <w:left w:sz="6" w:space="0" w:val="single" w:color="auto"/>
              <w:top w:sz="6" w:space="0" w:val="single" w:color="auto"/>
              <w:right w:sz="6" w:space="0" w:val="single" w:color="auto"/>
              <w:bottom w:sz="6" w:space="0" w:val="single" w:color="auto"/>
            </w:tcBorders>
            <w:hideMark/>
          </w:tcPr>
          <w:p w14:paraId="6dc5442a">
            <w:pPr>
              <w:pStyle w:val="ConsPlusCell"/>
              <w:rPr>
                <w:sz w:val="16"/>
                <w:rFonts w:ascii="Times New Roman" w:hAnsi="Times New Roman"/>
              </w:rPr>
              <w:jc w:val="center"/>
              <w:spacing w:line="276" w:lineRule="auto"/>
            </w:pPr>
            <w:r>
              <w:rPr>
                <w:sz w:val="16"/>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14:paraId="43d4dea4">
            <w:pPr>
              <w:pStyle w:val="ConsPlusCell"/>
              <w:rPr>
                <w:sz w:val="16"/>
                <w:rFonts w:ascii="Times New Roman" w:hAnsi="Times New Roman"/>
              </w:rPr>
              <w:jc w:val="center"/>
              <w:spacing w:line="276" w:lineRule="auto"/>
            </w:pPr>
            <w:r>
              <w:rPr>
                <w:sz w:val="16"/>
                <w:rFonts w:ascii="Times New Roman" w:hAnsi="Times New Roman"/>
              </w:rPr>
              <w:t>3</w:t>
            </w:r>
          </w:p>
        </w:tc>
        <w:tc>
          <w:tcPr>
            <w:tcW w:w="567" w:type="dxa"/>
            <w:tcBorders>
              <w:left w:sz="4" w:space="0" w:val="single" w:color="auto"/>
              <w:top w:sz="6" w:space="0" w:val="single" w:color="auto"/>
              <w:right w:sz="6" w:space="0" w:val="single" w:color="auto"/>
              <w:bottom w:sz="6" w:space="0" w:val="single" w:color="auto"/>
            </w:tcBorders>
            <w:hideMark/>
          </w:tcPr>
          <w:p w14:paraId="586e1c42">
            <w:pPr>
              <w:pStyle w:val="ConsPlusCell"/>
              <w:rPr>
                <w:sz w:val="16"/>
                <w:rFonts w:ascii="Times New Roman" w:hAnsi="Times New Roman"/>
              </w:rPr>
              <w:jc w:val="center"/>
              <w:spacing w:line="276" w:lineRule="auto"/>
            </w:pPr>
            <w:r>
              <w:rPr>
                <w:sz w:val="16"/>
                <w:rFonts w:ascii="Times New Roman" w:hAnsi="Times New Roman"/>
              </w:rPr>
              <w:t>4</w:t>
            </w:r>
          </w:p>
        </w:tc>
        <w:tc>
          <w:tcPr>
            <w:tcW w:w="567" w:type="dxa"/>
            <w:tcBorders>
              <w:left w:sz="6" w:space="0" w:val="single" w:color="auto"/>
              <w:top w:sz="6" w:space="0" w:val="single" w:color="auto"/>
              <w:right w:sz="4" w:space="0" w:val="single" w:color="auto"/>
              <w:bottom w:sz="6" w:space="0" w:val="single" w:color="auto"/>
            </w:tcBorders>
            <w:hideMark/>
          </w:tcPr>
          <w:p w14:paraId="133ef249">
            <w:pPr>
              <w:pStyle w:val="ConsPlusCell"/>
              <w:rPr>
                <w:sz w:val="16"/>
                <w:rFonts w:ascii="Times New Roman" w:hAnsi="Times New Roman"/>
              </w:rPr>
              <w:jc w:val="center"/>
              <w:spacing w:line="276" w:lineRule="auto"/>
            </w:pPr>
            <w:r>
              <w:rPr>
                <w:sz w:val="16"/>
                <w:rFonts w:ascii="Times New Roman" w:hAnsi="Times New Roman"/>
              </w:rPr>
              <w:t>5</w:t>
            </w:r>
          </w:p>
        </w:tc>
        <w:tc>
          <w:tcPr>
            <w:tcW w:w="709" w:type="dxa"/>
            <w:tcBorders>
              <w:left w:sz="4" w:space="0" w:val="single" w:color="auto"/>
              <w:top w:sz="6" w:space="0" w:val="single" w:color="auto"/>
              <w:right w:sz="4" w:space="0" w:val="single" w:color="auto"/>
              <w:bottom w:sz="6" w:space="0" w:val="single" w:color="auto"/>
            </w:tcBorders>
          </w:tcPr>
          <w:p w14:paraId="70e199fb">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4" w:space="0" w:val="single" w:color="auto"/>
              <w:top w:sz="6" w:space="0" w:val="single" w:color="auto"/>
              <w:right w:sz="4" w:space="0" w:val="single" w:color="auto"/>
              <w:bottom w:sz="6" w:space="0" w:val="single" w:color="auto"/>
            </w:tcBorders>
          </w:tcPr>
          <w:p w14:paraId="19dd2c9e">
            <w:pPr>
              <w:pStyle w:val="ConsPlusCell"/>
              <w:rPr>
                <w:sz w:val="16"/>
                <w:rFonts w:ascii="Times New Roman" w:hAnsi="Times New Roman"/>
              </w:rPr>
              <w:jc w:val="center"/>
              <w:spacing w:line="276" w:lineRule="auto"/>
            </w:pPr>
            <w:r>
              <w:rPr>
                <w:sz w:val="16"/>
                <w:rFonts w:ascii="Times New Roman" w:hAnsi="Times New Roman"/>
              </w:rPr>
              <w:t>7</w:t>
            </w:r>
          </w:p>
        </w:tc>
        <w:tc>
          <w:tcPr>
            <w:tcW w:w="992" w:type="dxa"/>
            <w:tcBorders>
              <w:left w:sz="4" w:space="0" w:val="single" w:color="auto"/>
              <w:top w:sz="6" w:space="0" w:val="single" w:color="auto"/>
              <w:right w:sz="4" w:space="0" w:val="single" w:color="auto"/>
              <w:bottom w:sz="6" w:space="0" w:val="single" w:color="auto"/>
            </w:tcBorders>
          </w:tcPr>
          <w:p w14:paraId="55057bbe">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14:paraId="4e6919c4">
            <w:pPr>
              <w:pStyle w:val="ConsPlusCell"/>
              <w:rPr>
                <w:sz w:val="16"/>
                <w:rFonts w:ascii="Times New Roman" w:hAnsi="Times New Roman"/>
              </w:rPr>
              <w:jc w:val="center"/>
              <w:spacing w:line="276" w:lineRule="auto"/>
            </w:pPr>
            <w:r>
              <w:rPr>
                <w:sz w:val="16"/>
                <w:rFonts w:ascii="Times New Roman" w:hAnsi="Times New Roman"/>
              </w:rPr>
              <w:t>9</w:t>
            </w:r>
          </w:p>
        </w:tc>
        <w:tc>
          <w:tcPr>
            <w:tcW w:w="992" w:type="dxa"/>
            <w:tcBorders>
              <w:left w:sz="4" w:space="0" w:val="single" w:color="auto"/>
              <w:top w:sz="6" w:space="0" w:val="single" w:color="auto"/>
              <w:right w:sz="6" w:space="0" w:val="single" w:color="auto"/>
              <w:bottom w:sz="6" w:space="0" w:val="single" w:color="auto"/>
            </w:tcBorders>
            <w:hideMark/>
          </w:tcPr>
          <w:p w14:paraId="310e43b4">
            <w:pPr>
              <w:pStyle w:val="ConsPlusCell"/>
              <w:rPr>
                <w:sz w:val="16"/>
                <w:rFonts w:ascii="Times New Roman" w:hAnsi="Times New Roman"/>
              </w:rPr>
              <w:jc w:val="center"/>
              <w:spacing w:line="276" w:lineRule="auto"/>
            </w:pPr>
            <w:r>
              <w:rPr>
                <w:sz w:val="16"/>
                <w:rFonts w:ascii="Times New Roman" w:hAnsi="Times New Roman"/>
              </w:rPr>
              <w:t>10</w:t>
            </w:r>
          </w:p>
        </w:tc>
        <w:tc>
          <w:tcPr>
            <w:tcW w:w="993" w:type="dxa"/>
            <w:tcBorders>
              <w:left w:sz="6" w:space="0" w:val="single" w:color="auto"/>
              <w:top w:sz="6" w:space="0" w:val="single" w:color="auto"/>
              <w:right w:sz="6" w:space="0" w:val="single" w:color="auto"/>
              <w:bottom w:sz="6" w:space="0" w:val="single" w:color="auto"/>
            </w:tcBorders>
            <w:hideMark/>
          </w:tcPr>
          <w:p w14:paraId="0b481f85">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14:paraId="68eddd99">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14:paraId="085b1dd6">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14:paraId="2a9459c2">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84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Настенный ящик почтовый типа </w:t>
            </w:r>
            <w:r>
              <w:rPr>
                <w:sz w:val="16"/>
                <w:rFonts w:ascii="Times New Roman" w:hAnsi="Times New Roman"/>
              </w:rPr>
              <w:fldChar w:fldCharType="end"/>
            </w: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длительного пользования </w:t>
            </w:r>
            <w:r>
              <w:rPr>
                <w:sz w:val="16"/>
                <w:rFonts w:ascii="Times New Roman" w:hAnsi="Times New Roman"/>
              </w:rPr>
              <w:fldChar w:fldCharType="end"/>
            </w:r>
          </w:p>
        </w:tc>
        <w:tc>
          <w:tcPr>
            <w:tcW w:w="56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25.99.21.130</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товара, без НДС (руб.)</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0 (Ноль) рублей 00 копеек</w:t>
            </w:r>
            <w:r>
              <w:rPr>
                <w:sz w:val="16"/>
                <w:rFonts w:ascii="Times New Roman" w:hAnsi="Times New Roman"/>
              </w:rPr>
              <w:fldChar w:fldCharType="end"/>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"554" \moneyFormat "0,000 (I) $ 00 c"</w:instrText>
              <w:fldChar w:fldCharType="separate"/>
            </w:r>
            <w:r>
              <w:rPr>
                <w:sz w:val="16"/>
                <w:rFonts w:ascii="Times New Roman" w:hAnsi="Times New Roman"/>
              </w:rPr>
              <w:t xml:space="preserve">Цена за единицу ТРУ (вал)</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"555"</w:instrText>
              <w:fldChar w:fldCharType="separate"/>
            </w:r>
            <w:r>
              <w:rPr>
                <w:sz w:val="16"/>
                <w:rFonts w:ascii="Times New Roman" w:hAnsi="Times New Roman"/>
              </w:rPr>
              <w:t xml:space="preserve">Цена ТРУ итого (вал)</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14026" w:type="dxa"/>
            <w:gridSpan w:val="14"/>
            <w:tcBorders>
              <w:left w:sz="6" w:space="0" w:val="single" w:color="auto"/>
              <w:top w:sz="6" w:space="0" w:val="single" w:color="auto"/>
              <w:right w:sz="6" w:space="0" w:val="single" w:color="auto"/>
              <w:bottom w:sz="6" w:space="0" w:val="single" w:color="auto"/>
            </w:tcBorders>
          </w:tcPr>
          <w:p w14:paraId="39aaf573">
            <w:pPr>
              <w:pStyle w:val="ConsPlusCell"/>
              <w:rPr>
                <w:sz w:val="16"/>
                <w:rFonts w:ascii="Times New Roman" w:hAnsi="Times New Roman"/>
              </w:rPr>
              <w:jc w:val="both"/>
              <w:spacing w:line="276" w:lineRule="auto"/>
            </w:pPr>
            <w:r>
              <w:rPr>
                <w:sz w:val="16"/>
                <w:rFonts w:ascii="Times New Roman" w:hAnsi="Times New Roman"/>
              </w:rPr>
              <w:t xml:space="preserve">Итог: </w:t>
            </w: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14:paraId="338271a2">
      <w:pPr>
        <w:rPr>
          <w:sz w:val="24"/>
        </w:rPr>
        <w:jc w:val="both"/>
        <w:ind w:firstLine="540"/>
        <w:spacing w:line="276" w:lineRule="auto"/>
      </w:pPr>
    </w:p>
    <w:p w14:paraId="2e4e3064">
      <w:pPr>
        <w:rPr>
          <w:sz w:val="24"/>
        </w:rPr>
        <w:jc w:val="both"/>
        <w:ind w:firstLine="709"/>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14:paraId="08a32c52">
      <w:pPr>
        <w:rPr>
          <w:sz w:val="24"/>
        </w:rPr>
        <w:jc w:val="both"/>
        <w:ind w:firstLine="709"/>
        <w:spacing w:line="276"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в соответствии с Техническим заданием</w:t>
      </w:r>
      <w:r>
        <w:rPr>
          <w:sz w:val="24"/>
        </w:rPr>
        <w:fldChar w:fldCharType="end"/>
      </w:r>
    </w:p>
    <w:p w14:paraId="76e7fde8">
      <w:pPr>
        <w:rPr>
          <w:sz w:val="24"/>
        </w:rPr>
        <w:jc w:val="both"/>
        <w:ind w:firstLine="709"/>
        <w:spacing w:line="276"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14:paraId="3d04af5b">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14:paraId="77c81c7c">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14:paraId="52f9a680">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14:paraId="4e75543e">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технический паспорт на Товар и /или инструкция пользователя (руководство по эксплуатации)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 Электронный вид в формате файла pdf</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4</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5</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сертификат соответствия или иными документами, подтверждающими качество и безопасность Товара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14:paraId="52449b96">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14:paraId="2d11a701">
            <w:pPr>
              <w:pStyle w:val="LBScheduleBodytext"/>
              <w:rPr>
                <w:b/>
              </w:rPr>
            </w:pPr>
            <w:r>
              <w:rPr>
                <w:b/>
                <w:lang w:val="ru-RU"/>
              </w:rPr>
              <w:t>ПОКУПАТЕЛЬ</w:t>
            </w:r>
            <w:r>
              <w:rPr>
                <w:b/>
              </w:rPr>
              <w:t>:</w:t>
            </w:r>
          </w:p>
        </w:tc>
        <w:tc>
          <w:tcPr>
            <w:tcW w:w="7142" w:type="dxa"/>
          </w:tcPr>
          <w:p w14:paraId="19409f37">
            <w:pPr>
              <w:pStyle w:val="LBScheduleBodytext"/>
              <w:rPr>
                <w:b/>
              </w:rPr>
            </w:pPr>
            <w:r>
              <w:rPr>
                <w:b/>
                <w:lang w:val="ru-RU"/>
              </w:rPr>
              <w:t>ПОСТАВЩИК</w:t>
            </w:r>
            <w:r>
              <w:rPr>
                <w:b/>
              </w:rPr>
              <w:t>:</w:t>
            </w:r>
          </w:p>
        </w:tc>
      </w:tr>
      <w:tr>
        <w:tc>
          <w:tcPr>
            <w:tcW w:w="7312" w:type="dxa"/>
          </w:tcPr>
          <w:p w14:paraId="3bca2e32">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Директора УФПС Свердловской области</w:t>
            </w:r>
            <w:r>
              <w:rPr>
                <w:lang w:val="ru-RU"/>
              </w:rPr>
              <w:fldChar w:fldCharType="end"/>
            </w:r>
            <w:r>
              <w:rPr>
                <w:lang w:val="ru-RU"/>
              </w:rPr>
              <w:fldChar w:fldCharType="end"/>
            </w:r>
          </w:p>
        </w:tc>
        <w:tc>
          <w:tcPr>
            <w:tcW w:w="7142" w:type="dxa"/>
          </w:tcPr>
          <w:p w14:paraId="565b132c">
            <w:pPr>
              <w:pStyle w:val="LBScheduleBodytext"/>
              <w:jc w:val="both"/>
            </w:pPr>
          </w:p>
        </w:tc>
      </w:tr>
      <w:tr>
        <w:tc>
          <w:tcPr>
            <w:tcW w:w="7312" w:type="dxa"/>
          </w:tcPr>
          <w:p w14:paraId="0d62d31e">
            <w:pPr>
              <w:pStyle w:val="LBScheduleBodytext"/>
              <w:rPr>
                <w:lang w:val="ru-RU"/>
              </w:rPr>
            </w:pPr>
            <w:r>
              <w:rPr>
                <w:lang w:val="ru-RU"/>
              </w:rPr>
              <w:t xml:space="preserve">____________________ </w:t>
            </w:r>
          </w:p>
          <w:p w14:paraId="2349e7c3">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14:paraId="654cf0b7">
            <w:pPr>
              <w:pStyle w:val="LBScheduleBodytext"/>
              <w:rPr>
                <w:lang w:val="ru-RU"/>
              </w:rPr>
            </w:pPr>
            <w:r>
              <w:rPr>
                <w:lang w:val="ru-RU"/>
              </w:rPr>
              <w:t xml:space="preserve">____________________ </w:t>
            </w:r>
          </w:p>
          <w:p w14:paraId="53bb8441">
            <w:pPr>
              <w:pStyle w:val="LBScheduleBodytext"/>
              <w:jc w:val="both"/>
            </w:pPr>
          </w:p>
        </w:tc>
      </w:tr>
      <w:tr>
        <w:tc>
          <w:tcPr>
            <w:tcW w:w="7312" w:type="dxa"/>
          </w:tcPr>
          <w:p w14:paraId="7ab5eceb">
            <w:pPr>
              <w:pStyle w:val="LBScheduleBodytext"/>
            </w:pPr>
            <w:r>
              <w:t xml:space="preserve">«___» ______________ 20 __ г.</w:t>
            </w:r>
          </w:p>
        </w:tc>
        <w:tc>
          <w:tcPr>
            <w:tcW w:w="7142" w:type="dxa"/>
          </w:tcPr>
          <w:p w14:paraId="304ee0eb">
            <w:pPr>
              <w:pStyle w:val="LBScheduleBodytext"/>
              <w:rPr>
                <w:lang w:val="ru-RU"/>
              </w:rPr>
            </w:pPr>
            <w:r>
              <w:rPr>
                <w:lang w:val="ru-RU"/>
              </w:rPr>
              <w:t xml:space="preserve">«___» ______________ 20 __ г.</w:t>
            </w:r>
          </w:p>
          <w:p w14:paraId="5d17606d">
            <w:pPr>
              <w:pStyle w:val="LBScheduleBodytext"/>
              <w:rPr>
                <w:lang w:val="ru-RU"/>
              </w:rPr>
            </w:pPr>
            <w:r>
              <w:rPr>
                <w:lang w:val="ru-RU"/>
              </w:rPr>
              <w:t xml:space="preserve">М.П. (при наличии печати)</w:t>
            </w:r>
          </w:p>
        </w:tc>
      </w:tr>
    </w:tbl>
    <w:p w14:paraId="437ea6c4">
      <w:pPr>
        <w:rPr>
          <w:sz w:val="24"/>
        </w:rPr>
        <w:spacing w:line="276" w:lineRule="auto"/>
      </w:pPr>
    </w:p>
    <w:p w14:paraId="6cd0743c">
      <w:pPr>
        <w:rPr>
          <w:b/>
          <w:caps/>
          <w:sz w:val="24"/>
        </w:rPr>
        <w:spacing w:after="0"/>
        <w:sectPr>
          <w:pgSz w:w="16838" w:h="11906" w:orient="landscape"/>
          <w:pgMar w:left="1701" w:right="851" w:top="1134" w:bottom="1134" w:gutter="0" w:header="709" w:footer="709"/>
        </w:sectPr>
      </w:pPr>
    </w:p>
    <w:p w14:paraId="14080322">
      <w:pPr>
        <w:rPr>
          <w:sz w:val="24"/>
        </w:rPr>
        <w:jc w:val="both"/>
        <w:ind w:left="5103"/>
        <w:spacing w:after="0" w:line="240" w:lineRule="auto"/>
      </w:pPr>
      <w:r>
        <w:rPr>
          <w:sz w:val="24"/>
          <w:lang w:val="en-US"/>
        </w:rPr>
        <w:fldChar w:fldCharType="begin" w:fldLock="true"/>
        <w:instrText xml:space="preserve">LBVARIABLE \id "167"</w:instrText>
        <w:fldChar w:fldCharType="separate"/>
      </w:r>
      <w:r>
        <w:rPr>
          <w:sz w:val="24"/>
        </w:rPr>
        <w:t xml:space="preserve">Приложение № 2 </w:t>
      </w:r>
    </w:p>
    <w:p w14:paraId="126ce108">
      <w:p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both"/>
        <w:ind w:left="5103"/>
        <w:spacing w:after="0" w:line="240" w:lineRule="auto"/>
      </w:pPr>
      <w:r>
        <w:rPr>
          <w:sz w:val="24"/>
        </w:rPr>
        <w:t xml:space="preserve">Тюменской области</w:t>
      </w:r>
      <w:r>
        <w:rPr>
          <w:sz w:val="24"/>
        </w:rPr>
        <w:fldChar w:fldCharType="end"/>
      </w:r>
    </w:p>
    <w:p w14:paraId="7601b3ca">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8"/>
          <w:sz w:val="24"/>
          <w:spacing w:val="-2"/>
        </w:rPr>
        <w:footnoteReference w:id="23"/>
      </w:r>
      <w:r>
        <w:rPr>
          <w:sz w:val="24"/>
        </w:rPr>
        <w:t xml:space="preserve"> </w:t>
      </w:r>
      <w:r>
        <w:rPr>
          <w:sz w:val="24"/>
        </w:rPr>
        <w:fldChar w:fldCharType="end"/>
      </w:r>
    </w:p>
    <w:p w14:paraId="3a5b3bf4">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8"/>
          <w:sz w:val="24"/>
          <w:spacing w:val="-16"/>
        </w:rPr>
        <w:footnoteReference w:id="24"/>
      </w:r>
      <w:r>
        <w:rPr>
          <w:sz w:val="24"/>
        </w:rPr>
        <w:t xml:space="preserve"> </w:t>
      </w:r>
      <w:r>
        <w:rPr>
          <w:sz w:val="24"/>
        </w:rPr>
        <w:fldChar w:fldCharType="end"/>
      </w:r>
    </w:p>
    <w:p w14:paraId="7feb78ca">
      <w:pPr>
        <w:rPr>
          <w:sz w:val="24"/>
        </w:rPr>
        <w:jc w:val="right"/>
      </w:pPr>
    </w:p>
    <w:p w14:paraId="0785c769">
      <w:pPr>
        <w:rPr>
          <w:sz w:val="24"/>
        </w:rPr>
        <w:jc w:val="right"/>
      </w:pPr>
    </w:p>
    <w:p w14:paraId="323fbb85">
      <w:pPr>
        <w:rPr>
          <w:b/>
          <w:sz w:val="24"/>
        </w:rPr>
        <w:jc w:val="center"/>
        <w:spacing w:line="360" w:lineRule="auto"/>
      </w:pPr>
      <w:r>
        <w:rPr>
          <w:b/>
          <w:sz w:val="24"/>
        </w:rPr>
        <w:t xml:space="preserve">Техническое задание</w:t>
      </w:r>
    </w:p>
    <w:p w14:paraId="5209b5e2">
      <w:pPr>
        <w:rPr>
          <w:b/>
          <w:sz w:val="24"/>
        </w:rPr>
        <w:jc w:val="center"/>
        <w:spacing w:line="360" w:lineRule="auto"/>
      </w:pPr>
      <w:r>
        <w:rPr>
          <w:b/>
          <w:sz w:val="24"/>
        </w:rPr>
        <w:t xml:space="preserve">[Прикладывается отдельным файлом]</w:t>
      </w:r>
    </w:p>
    <w:p w14:paraId="59936d67">
      <w:pPr>
        <w:rPr>
          <w:sz w:val="24"/>
        </w:rPr>
        <w:jc w:val="right"/>
        <w:ind w:left="5103" w:hanging="5103"/>
        <w:spacing w:line="360" w:lineRule="auto"/>
      </w:pPr>
    </w:p>
    <w:p w14:paraId="07d8db24">
      <w:pPr>
        <w:rPr>
          <w:sz w:val="24"/>
        </w:rPr>
        <w:jc w:val="right"/>
        <w:ind w:left="5103" w:hanging="5103"/>
        <w:spacing w:line="360" w:lineRule="auto"/>
      </w:pPr>
    </w:p>
    <w:p w14:paraId="255bbbf0">
      <w:pPr>
        <w:rPr>
          <w:sz w:val="24"/>
        </w:rPr>
        <w:jc w:val="right"/>
        <w:ind w:left="5103" w:hanging="5103"/>
        <w:spacing w:line="360" w:lineRule="auto"/>
      </w:pPr>
    </w:p>
    <w:p w14:paraId="4b45a115">
      <w:pPr>
        <w:rPr>
          <w:sz w:val="24"/>
        </w:rPr>
        <w:jc w:val="right"/>
        <w:ind w:left="5103" w:hanging="5103"/>
        <w:spacing w:line="360" w:lineRule="auto"/>
      </w:pPr>
    </w:p>
    <w:p w14:paraId="494173a0">
      <w:pPr>
        <w:rPr>
          <w:sz w:val="24"/>
        </w:rPr>
        <w:jc w:val="right"/>
        <w:ind w:left="5103" w:hanging="5103"/>
        <w:spacing w:line="360" w:lineRule="auto"/>
      </w:pPr>
    </w:p>
    <w:p w14:paraId="6efda886">
      <w:pPr>
        <w:rPr>
          <w:sz w:val="24"/>
        </w:rPr>
        <w:jc w:val="right"/>
      </w:pPr>
    </w:p>
    <w:p w14:paraId="14370fff">
      <w:pPr>
        <w:rPr>
          <w:sz w:val="24"/>
        </w:rPr>
        <w:jc w:val="right"/>
      </w:pPr>
    </w:p>
    <w:p w14:paraId="1f6d7218">
      <w:pPr>
        <w:rPr>
          <w:sz w:val="24"/>
        </w:rPr>
        <w:jc w:val="right"/>
      </w:pPr>
    </w:p>
    <w:p w14:paraId="44beceff">
      <w:pPr>
        <w:rPr>
          <w:sz w:val="24"/>
        </w:rPr>
        <w:jc w:val="right"/>
      </w:pPr>
    </w:p>
    <w:p w14:paraId="6717e307">
      <w:pPr>
        <w:rPr>
          <w:sz w:val="24"/>
        </w:rPr>
        <w:jc w:val="right"/>
      </w:pPr>
    </w:p>
    <w:p w14:paraId="1a6d6df2">
      <w:pPr>
        <w:rPr>
          <w:sz w:val="24"/>
        </w:rPr>
        <w:jc w:val="right"/>
      </w:pPr>
    </w:p>
    <w:p w14:paraId="731f8db1">
      <w:pPr>
        <w:rPr>
          <w:sz w:val="24"/>
        </w:rPr>
      </w:pPr>
    </w:p>
    <w:p w14:paraId="1c8ba2a8">
      <w:pPr>
        <w:rPr>
          <w:sz w:val="24"/>
        </w:rPr>
      </w:pPr>
      <w:r>
        <w:rPr>
          <w:sz w:val="24"/>
        </w:rPr>
        <w:br w:type="page"/>
      </w:r>
      <w:r>
        <w:rPr>
          <w:sz w:val="24"/>
        </w:rPr>
        <w:fldChar w:fldCharType="end"/>
      </w:r>
    </w:p>
    <w:p w14:paraId="33ebdb7a">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fldChar w:fldCharType="end"/>
      </w:r>
    </w:p>
    <w:p w14:paraId="7a4fa5fe">
      <w:pPr>
        <w:rPr>
          <w:sz w:val="24"/>
        </w:rPr>
        <w:jc w:val="both"/>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p>
    <w:p w14:paraId="5c9ff6d6">
      <w:pPr>
        <w:rPr>
          <w:sz w:val="24"/>
        </w:rPr>
        <w:jc w:val="both"/>
        <w:ind w:left="5103"/>
        <w:spacing w:after="0" w:line="240" w:lineRule="auto"/>
      </w:pPr>
      <w:r>
        <w:rPr>
          <w:sz w:val="24"/>
        </w:rPr>
        <w:t xml:space="preserve">к Договору на поставку</w:t>
      </w:r>
    </w:p>
    <w:p w14:paraId="7fcd496e">
      <w:pPr>
        <w:jc w:val="both"/>
        <w:ind w:left="5103"/>
        <w:spacing w:after="0" w:line="240" w:lineRule="auto"/>
      </w:pP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both"/>
        <w:ind w:left="5103"/>
        <w:spacing w:after="0" w:line="240" w:lineRule="auto"/>
      </w:pPr>
      <w:r>
        <w:rPr>
          <w:sz w:val="24"/>
        </w:rPr>
        <w:t xml:space="preserve">Тюменской области</w:t>
      </w:r>
      <w:r>
        <w:rPr>
          <w:sz w:val="24"/>
        </w:rPr>
        <w:fldChar w:fldCharType="end"/>
      </w:r>
    </w:p>
    <w:p w14:paraId="0186eb10">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8"/>
          <w:sz w:val="24"/>
          <w:spacing w:val="-2"/>
        </w:rPr>
        <w:footnoteReference w:id="25"/>
      </w:r>
      <w:r>
        <w:rPr>
          <w:sz w:val="24"/>
        </w:rPr>
        <w:t xml:space="preserve"> </w:t>
      </w:r>
      <w:r>
        <w:rPr>
          <w:sz w:val="24"/>
        </w:rPr>
        <w:fldChar w:fldCharType="end"/>
      </w:r>
    </w:p>
    <w:p w14:paraId="2ff48015">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8"/>
          <w:sz w:val="24"/>
          <w:spacing w:val="-16"/>
        </w:rPr>
        <w:footnoteReference w:id="26"/>
      </w:r>
      <w:r>
        <w:rPr>
          <w:sz w:val="24"/>
        </w:rPr>
        <w:t xml:space="preserve"> </w:t>
      </w:r>
      <w:r>
        <w:rPr>
          <w:sz w:val="24"/>
        </w:rPr>
        <w:fldChar w:fldCharType="end"/>
      </w:r>
    </w:p>
    <w:p w14:paraId="7766b11a">
      <w:pPr>
        <w:rPr>
          <w:b/>
          <w:sz w:val="24"/>
        </w:rPr>
        <w:jc w:val="right"/>
        <w:keepNext/>
        <w:spacing w:after="0" w:line="240" w:lineRule="auto"/>
      </w:pPr>
    </w:p>
    <w:p w14:paraId="39a53652">
      <w:pPr>
        <w:rPr>
          <w:b/>
          <w:sz w:val="24"/>
        </w:rPr>
        <w:keepNext/>
        <w:spacing w:after="0" w:line="240" w:lineRule="auto"/>
      </w:pPr>
      <w:r>
        <w:rPr>
          <w:b/>
        </w:rPr>
        <w:t>ФОРМА</w:t>
      </w:r>
    </w:p>
    <w:p w14:paraId="1221b5a5">
      <w:pPr>
        <w:rPr>
          <w:b/>
          <w:sz w:val="24"/>
        </w:rPr>
        <w:jc w:val="right"/>
        <w:keepNext/>
        <w:spacing w:after="0" w:line="240" w:lineRule="auto"/>
      </w:pPr>
    </w:p>
    <w:p w14:paraId="324223da">
      <w:pPr>
        <w:rPr>
          <w:sz w:val="24"/>
        </w:rPr>
        <w:jc w:val="center"/>
        <w:spacing w:after="0"/>
      </w:pPr>
      <w:r>
        <w:rPr>
          <w:sz w:val="24"/>
        </w:rPr>
        <w:t xml:space="preserve">Сводный акт</w:t>
      </w:r>
      <w:r>
        <w:rPr>
          <w:b/>
          <w:sz w:val="24"/>
        </w:rPr>
        <w:t xml:space="preserve">  </w:t>
      </w:r>
    </w:p>
    <w:p w14:paraId="2e6642c7">
      <w:pPr>
        <w:rPr>
          <w:sz w:val="24"/>
        </w:rPr>
        <w:jc w:val="center"/>
        <w:spacing w:after="0"/>
      </w:pPr>
      <w:r>
        <w:rPr>
          <w:sz w:val="24"/>
        </w:rPr>
        <w:t xml:space="preserve">приемки-передачи Товара</w:t>
      </w:r>
    </w:p>
    <w:p w14:paraId="241cab4e">
      <w:pPr>
        <w:jc w:val="center"/>
        <w:spacing w:after="0"/>
        <w:outlineLvl w:val="0"/>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center"/>
        <w:spacing w:after="0"/>
        <w:outlineLvl w:val="0"/>
      </w:pPr>
      <w:r>
        <w:rPr>
          <w:sz w:val="24"/>
        </w:rPr>
        <w:t xml:space="preserve">Тюменской области</w:t>
      </w:r>
      <w:r>
        <w:rPr>
          <w:sz w:val="24"/>
        </w:rPr>
        <w:fldChar w:fldCharType="end"/>
      </w:r>
    </w:p>
    <w:p w14:paraId="7ae48f19">
      <w:pPr>
        <w:rPr>
          <w:sz w:val="24"/>
        </w:rPr>
        <w:jc w:val="center"/>
        <w:spacing w:after="0"/>
        <w:outlineLvl w:val="0"/>
      </w:pPr>
      <w:r>
        <w:rPr>
          <w:sz w:val="24"/>
        </w:rPr>
        <w:t xml:space="preserve">№ _____ от «___» _____________ 20__г.</w:t>
      </w:r>
    </w:p>
    <w:p w14:paraId="2d52a207">
      <w:pPr>
        <w:rPr>
          <w:sz w:val="24"/>
        </w:rPr>
        <w:jc w:val="center"/>
        <w:spacing w:after="0"/>
        <w:outlineLvl w:val="0"/>
      </w:pPr>
    </w:p>
    <w:p w14:paraId="561ea867">
      <w:pPr>
        <w:rPr>
          <w:b/>
          <w:sz w:val="24"/>
        </w:rPr>
        <w:jc w:val="both"/>
        <w:spacing w:after="0"/>
      </w:pPr>
    </w:p>
    <w:tbl>
      <w:tblPr>
        <w:tblW w:w="9356" w:type="dxa"/>
        <w:tblInd w:w="108" w:type="dxa"/>
        <w:tblBorders>
          <w:insideH w:sz="6" w:space="0" w:val="single" w:color="auto"/>
        </w:tblBorders>
      </w:tblPr>
      <w:tblGrid>
        <w:gridCol w:w="4820"/>
        <w:gridCol w:w="4536"/>
      </w:tblGrid>
      <w:tr>
        <w:tc>
          <w:tcPr>
            <w:tcW w:w="4820" w:type="dxa"/>
            <w:hideMark/>
          </w:tcPr>
          <w:p w14:paraId="712f6aa8">
            <w:pPr>
              <w:rPr>
                <w:sz w:val="24"/>
              </w:rPr>
              <w:jc w:val="both"/>
              <w:spacing w:after="0" w:line="276" w:lineRule="auto"/>
            </w:pPr>
            <w:r>
              <w:rPr>
                <w:sz w:val="24"/>
              </w:rPr>
              <w:t>___________</w:t>
            </w:r>
          </w:p>
        </w:tc>
        <w:tc>
          <w:tcPr>
            <w:tcW w:w="4536" w:type="dxa"/>
            <w:hideMark/>
          </w:tcPr>
          <w:p w14:paraId="431b96cf">
            <w:pPr>
              <w:rPr>
                <w:sz w:val="24"/>
              </w:rPr>
              <w:jc w:val="right"/>
              <w:ind w:firstLine="709"/>
              <w:spacing w:after="0" w:line="276" w:lineRule="auto"/>
            </w:pPr>
            <w:r>
              <w:rPr>
                <w:sz w:val="24"/>
              </w:rPr>
              <w:t xml:space="preserve"> «____» __________ 20__ г.</w:t>
            </w:r>
          </w:p>
        </w:tc>
      </w:tr>
    </w:tbl>
    <w:p w14:paraId="730c767f">
      <w:pPr>
        <w:rPr>
          <w:b/>
          <w:sz w:val="24"/>
        </w:rPr>
        <w:jc w:val="both"/>
        <w:spacing w:after="0" w:line="276" w:lineRule="auto"/>
      </w:pPr>
    </w:p>
    <w:p w14:paraId="402acf90">
      <w:pPr>
        <w:rPr>
          <w:sz w:val="24"/>
        </w:rPr>
        <w:jc w:val="both"/>
        <w:ind w:firstLine="709"/>
        <w:spacing w:after="0" w:line="276" w:lineRule="auto"/>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 xml:space="preserve">составили настоящий Акт приемки-передачи Товара (далее – «Акт») о том, что Поставщиком  с _____ по ________были поставлены _____________________________________________________</w:t>
      </w:r>
      <w:r>
        <w:rPr>
          <w:rStyle w:val="a8"/>
          <w:sz w:val="24"/>
        </w:rPr>
        <w:footnoteReference w:id="27"/>
      </w:r>
      <w:r>
        <w:rPr>
          <w:sz w:val="24"/>
        </w:rPr>
        <w:t>:</w:t>
      </w:r>
    </w:p>
    <w:tbl>
      <w:tblPr>
        <w:tblStyle w:val="14"/>
        <w:tblW w:w="9214" w:type="dxa"/>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14:paraId="456990ab">
            <w:pPr>
              <w:rPr>
                <w:color w:val="000000"/>
                <w:sz w:val="24"/>
              </w:rPr>
              <w:jc w:val="center"/>
            </w:pPr>
            <w:r>
              <w:rPr>
                <w:color w:val="000000"/>
                <w:sz w:val="24"/>
              </w:rPr>
              <w:t xml:space="preserve">№ п/п</w:t>
            </w:r>
          </w:p>
        </w:tc>
        <w:tc>
          <w:tcPr>
            <w:tcW w:w="3017" w:type="dxa"/>
            <w:tcBorders>
              <w:left w:sz="4" w:space="0" w:val="single" w:color="auto"/>
              <w:top w:sz="4" w:space="0" w:val="single" w:color="auto"/>
              <w:right w:sz="4" w:space="0" w:val="single" w:color="auto"/>
              <w:bottom w:sz="4" w:space="0" w:val="single" w:color="auto"/>
            </w:tcBorders>
            <w:hideMark/>
          </w:tcPr>
          <w:p w14:paraId="7ddfc34a">
            <w:pPr>
              <w:rPr>
                <w:color w:val="000000"/>
                <w:sz w:val="24"/>
              </w:rPr>
              <w:jc w:val="center"/>
            </w:pPr>
            <w:r>
              <w:rPr>
                <w:color w:val="000000"/>
                <w:sz w:val="24"/>
              </w:rPr>
              <w:t xml:space="preserve">Наименование филиалов/ОПС</w:t>
            </w:r>
          </w:p>
        </w:tc>
        <w:tc>
          <w:tcPr>
            <w:tcW w:w="2167" w:type="dxa"/>
            <w:tcBorders>
              <w:left w:sz="4" w:space="0" w:val="single" w:color="auto"/>
              <w:top w:sz="4" w:space="0" w:val="single" w:color="auto"/>
              <w:right w:sz="4" w:space="0" w:val="single" w:color="auto"/>
              <w:bottom w:sz="4" w:space="0" w:val="single" w:color="auto"/>
            </w:tcBorders>
            <w:hideMark/>
          </w:tcPr>
          <w:p w14:paraId="0c53df8d">
            <w:pPr>
              <w:rPr>
                <w:color w:val="000000"/>
                <w:sz w:val="24"/>
              </w:rPr>
              <w:jc w:val="center"/>
            </w:pPr>
            <w:r>
              <w:rPr>
                <w:color w:val="000000"/>
                <w:sz w:val="24"/>
              </w:rP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14:paraId="08b3ecd5">
            <w:pPr>
              <w:rPr>
                <w:color w:val="000000"/>
                <w:sz w:val="24"/>
              </w:rPr>
              <w:jc w:val="center"/>
            </w:pPr>
            <w:r>
              <w:rPr>
                <w:color w:val="000000"/>
                <w:sz w:val="24"/>
              </w:rPr>
              <w:t xml:space="preserve">Сумма НДС___%, руб.</w:t>
            </w:r>
          </w:p>
        </w:tc>
        <w:tc>
          <w:tcPr>
            <w:tcW w:w="2238" w:type="dxa"/>
            <w:tcBorders>
              <w:left w:sz="4" w:space="0" w:val="single" w:color="auto"/>
              <w:top w:sz="4" w:space="0" w:val="single" w:color="auto"/>
              <w:right w:sz="4" w:space="0" w:val="single" w:color="auto"/>
              <w:bottom w:sz="4" w:space="0" w:val="single" w:color="auto"/>
            </w:tcBorders>
            <w:hideMark/>
          </w:tcPr>
          <w:p w14:paraId="79915b3a">
            <w:pPr>
              <w:rPr>
                <w:color w:val="000000"/>
                <w:sz w:val="24"/>
              </w:rPr>
              <w:jc w:val="center"/>
            </w:pPr>
            <w:r>
              <w:rPr>
                <w:color w:val="000000"/>
                <w:sz w:val="24"/>
              </w:rPr>
              <w:t xml:space="preserve">Стоимость товара, в т.ч. НДС, руб.</w:t>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14:paraId="50cda35a">
            <w:pPr>
              <w:rPr>
                <w:color w:val="000000"/>
                <w:sz w:val="16"/>
              </w:rPr>
              <w:jc w:val="both"/>
              <w:spacing w:line="276" w:lineRule="auto"/>
            </w:pPr>
          </w:p>
        </w:tc>
        <w:tc>
          <w:tcPr>
            <w:tcW w:w="3017" w:type="dxa"/>
            <w:tcBorders>
              <w:left w:sz="4" w:space="0" w:val="single" w:color="auto"/>
              <w:top w:sz="4" w:space="0" w:val="single" w:color="auto"/>
              <w:right w:sz="4" w:space="0" w:val="single" w:color="auto"/>
              <w:bottom w:sz="4" w:space="0" w:val="single" w:color="auto"/>
            </w:tcBorders>
          </w:tcPr>
          <w:p w14:paraId="7c008ac2">
            <w:pPr>
              <w:rPr>
                <w:sz w:val="16"/>
              </w:r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14:paraId="3bd8373a">
            <w:pPr>
              <w:rPr>
                <w:color w:val="000000"/>
                <w:sz w:val="16"/>
              </w:r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14:paraId="70cb848f">
            <w:pPr>
              <w:rPr>
                <w:color w:val="000000"/>
                <w:sz w:val="16"/>
              </w:r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14:paraId="4aa94fa5">
            <w:pPr>
              <w:rPr>
                <w:color w:val="000000"/>
                <w:sz w:val="16"/>
              </w:rP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14:paraId="1a723d81">
            <w:pPr>
              <w:rPr>
                <w:sz w:val="16"/>
              </w:rPr>
              <w:jc w:val="center"/>
              <w:spacing w:line="276" w:lineRule="auto"/>
            </w:pPr>
            <w:r>
              <w:rPr>
                <w:sz w:val="16"/>
              </w:rPr>
              <w:t>ИТОГО</w:t>
            </w:r>
          </w:p>
        </w:tc>
        <w:tc>
          <w:tcPr>
            <w:tcW w:w="2167" w:type="dxa"/>
            <w:tcBorders>
              <w:left w:sz="4" w:space="0" w:val="single" w:color="auto"/>
              <w:top w:sz="4" w:space="0" w:val="single" w:color="auto"/>
              <w:right w:sz="4" w:space="0" w:val="single" w:color="auto"/>
              <w:bottom w:sz="4" w:space="0" w:val="single" w:color="auto"/>
            </w:tcBorders>
          </w:tcPr>
          <w:p w14:paraId="2bae3c48">
            <w:pPr>
              <w:rPr>
                <w:color w:val="000000"/>
                <w:sz w:val="16"/>
              </w:r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14:paraId="564b5565">
            <w:pPr>
              <w:rPr>
                <w:color w:val="000000"/>
                <w:sz w:val="16"/>
              </w:r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14:paraId="2317e939">
            <w:pPr>
              <w:rPr>
                <w:color w:val="000000"/>
                <w:sz w:val="16"/>
              </w:rPr>
              <w:spacing w:line="276" w:lineRule="auto"/>
            </w:pPr>
          </w:p>
        </w:tc>
      </w:tr>
    </w:tbl>
    <w:p w14:paraId="257f6b9a">
      <w:pPr>
        <w:rPr>
          <w:sz w:val="24"/>
        </w:rPr>
        <w:jc w:val="both"/>
        <w:spacing w:after="0" w:line="276" w:lineRule="auto"/>
      </w:pPr>
    </w:p>
    <w:p w14:paraId="244faee4">
      <w:pPr>
        <w:numPr>
          <w:numId w:val="34"/>
          <w:ilvl w:val="0"/>
        </w:numPr>
        <w:rPr>
          <w:b/>
          <w:i/>
          <w:sz w:val="24"/>
        </w:rPr>
        <w:jc w:val="both"/>
        <w:ind w:left="-15" w:firstLine="699"/>
        <w:spacing w:after="0" w:line="240" w:lineRule="auto"/>
        <w:tabs>
          <w:tab w:val="left" w:pos="-142"/>
          <w:tab w:val="left" w:pos="600"/>
          <w:tab w:val="left" w:pos="993"/>
        </w:tabs>
      </w:pPr>
      <w:r>
        <w:rPr>
          <w:sz w:val="24"/>
        </w:rPr>
        <w:t xml:space="preserve">Стоимость Товара составила: _________(_________) руб. ________коп</w:t>
      </w:r>
      <w:r>
        <w:rPr>
          <w:sz w:val="24"/>
          <w:vertAlign w:val="superscript"/>
        </w:rPr>
        <w:footnoteReference w:id="28"/>
      </w:r>
      <w:r>
        <w:rPr>
          <w:sz w:val="24"/>
        </w:rPr>
        <w:t>.</w:t>
      </w:r>
    </w:p>
    <w:p w14:paraId="1ff5204b">
      <w:pPr>
        <w:numPr>
          <w:numId w:val="34"/>
          <w:ilvl w:val="0"/>
        </w:numPr>
        <w:rPr>
          <w:b/>
          <w:i/>
          <w:sz w:val="24"/>
        </w:rPr>
        <w:jc w:val="both"/>
        <w:ind w:left="-15" w:firstLine="699"/>
        <w:spacing w:after="0" w:line="240" w:lineRule="auto"/>
        <w:tabs>
          <w:tab w:val="left" w:pos="-142"/>
          <w:tab w:val="left" w:pos="600"/>
          <w:tab w:val="left" w:pos="993"/>
        </w:tabs>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29"/>
      </w:r>
      <w:r>
        <w:rPr>
          <w:color w:val="000000"/>
          <w:sz w:val="24"/>
        </w:rPr>
        <w:t xml:space="preserve"> и перечисляет его в бюджет, как налоговый агент</w:t>
      </w:r>
      <w:r>
        <w:rPr>
          <w:color w:val="000000"/>
          <w:sz w:val="24"/>
          <w:vertAlign w:val="superscript"/>
        </w:rPr>
        <w:footnoteReference w:id="30"/>
      </w:r>
      <w:r>
        <w:rPr>
          <w:color w:val="000000"/>
          <w:sz w:val="24"/>
        </w:rPr>
        <w:t>.</w:t>
      </w:r>
    </w:p>
    <w:p w14:paraId="19e4b151">
      <w:pPr>
        <w:numPr>
          <w:numId w:val="34"/>
          <w:ilvl w:val="0"/>
        </w:numPr>
        <w:rPr>
          <w:b/>
          <w:i/>
          <w:sz w:val="24"/>
        </w:rPr>
        <w:jc w:val="both"/>
        <w:ind w:left="-15" w:firstLine="699"/>
        <w:spacing w:after="0" w:line="240" w:lineRule="auto"/>
        <w:tabs>
          <w:tab w:val="left" w:pos="-142"/>
          <w:tab w:val="left" w:pos="600"/>
          <w:tab w:val="left" w:pos="993"/>
        </w:tabs>
      </w:pPr>
      <w:r>
        <w:rPr>
          <w:color w:val="000000"/>
          <w:sz w:val="24"/>
        </w:rPr>
        <w:t xml:space="preserve">Следует к перечислению ____________ (____________________) руб. ________коп</w:t>
      </w:r>
      <w:r>
        <w:rPr>
          <w:color w:val="000000"/>
          <w:sz w:val="24"/>
          <w:vertAlign w:val="superscript"/>
        </w:rPr>
        <w:footnoteReference w:id="31"/>
      </w:r>
      <w:r>
        <w:rPr>
          <w:color w:val="000000"/>
          <w:sz w:val="24"/>
          <w:vertAlign w:val="superscript"/>
        </w:rPr>
        <w:t>.</w:t>
      </w:r>
    </w:p>
    <w:p w14:paraId="7573429f">
      <w:pPr>
        <w:numPr>
          <w:numId w:val="34"/>
          <w:ilvl w:val="0"/>
        </w:numPr>
        <w:rPr>
          <w:b/>
          <w:i/>
          <w:sz w:val="24"/>
        </w:rPr>
        <w:jc w:val="both"/>
        <w:ind w:left="-15" w:firstLine="699"/>
        <w:spacing w:after="0" w:line="240" w:lineRule="auto"/>
        <w:tabs>
          <w:tab w:val="left" w:pos="-142"/>
          <w:tab w:val="left" w:pos="600"/>
          <w:tab w:val="left" w:pos="993"/>
        </w:tabs>
      </w:pPr>
      <w:r>
        <w:rPr>
          <w:color w:val="000000"/>
          <w:sz w:val="24"/>
        </w:rPr>
        <w:t xml:space="preserve">Акт составлен в двух экземплярах, имеющих равную силу, по одному для каждой Стороны.</w:t>
      </w:r>
    </w:p>
    <w:p w14:paraId="61cfb191">
      <w:pPr>
        <w:numPr>
          <w:numId w:val="34"/>
          <w:ilvl w:val="0"/>
        </w:numPr>
        <w:rPr>
          <w:b/>
          <w:i/>
          <w:sz w:val="24"/>
        </w:rPr>
        <w:jc w:val="both"/>
        <w:ind w:left="-15" w:firstLine="699"/>
        <w:spacing w:after="0" w:line="240" w:lineRule="auto"/>
        <w:tabs>
          <w:tab w:val="left" w:pos="-142"/>
          <w:tab w:val="left" w:pos="600"/>
          <w:tab w:val="left" w:pos="993"/>
        </w:tabs>
      </w:pPr>
      <w:r>
        <w:rPr>
          <w:color w:val="000000"/>
          <w:sz w:val="24"/>
        </w:rPr>
        <w:t>Приложения</w:t>
      </w:r>
      <w:r>
        <w:rPr>
          <w:sz w:val="24"/>
        </w:rPr>
        <w:t xml:space="preserve"> к акту: копии товарных накладных по форме ТОРГ-12/УПД, подписанных сторонами в отчетном месяце; </w:t>
      </w:r>
      <w:r>
        <w:rPr>
          <w:i/>
          <w:sz w:val="24"/>
        </w:rPr>
        <w:t>указать</w:t>
      </w:r>
      <w:r>
        <w:rPr>
          <w:sz w:val="24"/>
        </w:rPr>
        <w:t xml:space="preserve"> </w:t>
      </w:r>
      <w:r>
        <w:rPr>
          <w:i/>
          <w:sz w:val="24"/>
        </w:rPr>
        <w:t xml:space="preserve">иные документы в соответствии с условиями договора</w:t>
      </w:r>
      <w:r>
        <w:rPr>
          <w:sz w:val="24"/>
        </w:rPr>
        <w:t xml:space="preserve"> № ___ от _____________</w:t>
      </w:r>
      <w:r>
        <w:rPr>
          <w:rStyle w:val="a8"/>
          <w:sz w:val="24"/>
        </w:rPr>
        <w:footnoteReference w:id="32"/>
      </w:r>
      <w:r>
        <w:rPr>
          <w:sz w:val="24"/>
          <w:vertAlign w:val="superscript"/>
        </w:rPr>
        <w:t xml:space="preserve">  </w:t>
      </w:r>
      <w:r>
        <w:rPr>
          <w:sz w:val="24"/>
        </w:rPr>
        <w:t xml:space="preserve">(наименование филиала Покупателя).</w:t>
      </w:r>
    </w:p>
    <w:p w14:paraId="77dbdf6a">
      <w:pPr>
        <w:rPr>
          <w:sz w:val="24"/>
        </w:rPr>
        <w:jc w:val="both"/>
        <w:ind w:left="709"/>
        <w:spacing w:after="0"/>
        <w:tabs>
          <w:tab w:val="left" w:pos="0"/>
          <w:tab w:val="left" w:pos="600"/>
          <w:tab w:val="left" w:pos="993"/>
        </w:tabs>
      </w:pPr>
    </w:p>
    <w:tbl>
      <w:tblPr>
        <w:tblW w:w="11449" w:type="dxa"/>
        <w:tblpPr w:horzAnchor="margin" w:vertAnchor="text" w:tblpXSpec="center" w:tblpYSpec="inside" w:leftFromText="180" w:rightFromText="180" w:bottomFromText="160"/>
      </w:tblPr>
      <w:tblGrid>
        <w:gridCol w:w="4786"/>
        <w:gridCol w:w="6663"/>
      </w:tblGrid>
      <w:tr>
        <w:tc>
          <w:tcPr>
            <w:tcW w:w="4786" w:type="dxa"/>
          </w:tcPr>
          <w:p w14:paraId="4916da3f">
            <w:pPr>
              <w:rPr>
                <w:b/>
                <w:caps/>
                <w:sz w:val="24"/>
              </w:rPr>
              <w:jc w:val="center"/>
              <w:spacing w:after="0"/>
            </w:pPr>
          </w:p>
          <w:p w14:paraId="0cbf7cbb">
            <w:pPr>
              <w:rPr>
                <w:b/>
                <w:caps/>
                <w:sz w:val="24"/>
              </w:rPr>
              <w:jc w:val="center"/>
              <w:spacing w:after="0"/>
            </w:pPr>
          </w:p>
          <w:p w14:paraId="2920bd3e">
            <w:pPr>
              <w:rPr>
                <w:b/>
                <w:caps/>
                <w:sz w:val="24"/>
              </w:rPr>
              <w:jc w:val="center"/>
              <w:spacing w:after="0"/>
            </w:pPr>
          </w:p>
          <w:p w14:paraId="6808cce9">
            <w:pPr>
              <w:rPr>
                <w:b/>
                <w:caps/>
                <w:sz w:val="24"/>
              </w:rPr>
              <w:jc w:val="center"/>
              <w:spacing w:after="0"/>
            </w:pPr>
            <w:r>
              <w:rPr>
                <w:b/>
                <w:caps/>
                <w:sz w:val="24"/>
              </w:rPr>
              <w:t>поставщик:</w:t>
            </w:r>
          </w:p>
          <w:p w14:paraId="34a9fb3c">
            <w:pPr>
              <w:rPr>
                <w:sz w:val="24"/>
              </w:rPr>
              <w:jc w:val="center"/>
              <w:ind w:left="743"/>
              <w:spacing w:after="0"/>
            </w:pPr>
            <w:r>
              <w:rPr>
                <w:sz w:val="24"/>
              </w:rPr>
              <w:t>____________________________</w:t>
            </w:r>
          </w:p>
          <w:p w14:paraId="7817f88c">
            <w:pPr>
              <w:rPr>
                <w:sz w:val="24"/>
              </w:rPr>
              <w:jc w:val="center"/>
              <w:spacing w:after="0"/>
            </w:pPr>
            <w:r>
              <w:rPr>
                <w:sz w:val="24"/>
                <w:vertAlign w:val="superscript"/>
              </w:rPr>
              <w:t>(должность)</w:t>
            </w:r>
          </w:p>
          <w:p w14:paraId="4aa70533">
            <w:pPr>
              <w:rPr>
                <w:sz w:val="24"/>
              </w:rPr>
              <w:jc w:val="center"/>
              <w:ind w:left="743"/>
              <w:spacing w:after="0"/>
            </w:pPr>
            <w:r>
              <w:rPr>
                <w:sz w:val="24"/>
              </w:rPr>
              <w:t>____________________________</w:t>
            </w:r>
          </w:p>
          <w:p w14:paraId="047f5690">
            <w:pPr>
              <w:rPr>
                <w:sz w:val="24"/>
                <w:vertAlign w:val="superscript"/>
              </w:rPr>
              <w:jc w:val="center"/>
              <w:spacing w:after="0"/>
            </w:pPr>
            <w:r>
              <w:rPr>
                <w:sz w:val="24"/>
                <w:vertAlign w:val="superscript"/>
              </w:rPr>
              <w:t xml:space="preserve">(подпись, фамилия и инициалы)</w:t>
            </w:r>
          </w:p>
          <w:p w14:paraId="24288e68">
            <w:pPr>
              <w:rPr>
                <w:sz w:val="24"/>
              </w:rPr>
              <w:jc w:val="center"/>
              <w:spacing w:after="0"/>
            </w:pPr>
            <w:r>
              <w:rPr>
                <w:sz w:val="24"/>
              </w:rPr>
              <w:t xml:space="preserve">___ ____________ 20__ г.</w:t>
            </w:r>
          </w:p>
          <w:p w14:paraId="42ebf92f">
            <w:pPr>
              <w:rPr>
                <w:sz w:val="24"/>
              </w:rPr>
              <w:jc w:val="center"/>
              <w:spacing w:after="0"/>
            </w:pPr>
            <w:r>
              <w:rPr>
                <w:sz w:val="24"/>
              </w:rPr>
              <w:br/>
            </w:r>
            <w:r>
              <w:rPr>
                <w:sz w:val="24"/>
              </w:rPr>
              <w:t xml:space="preserve">М.П. (при наличии печати)</w:t>
            </w:r>
          </w:p>
        </w:tc>
        <w:tc>
          <w:tcPr>
            <w:tcW w:w="6663" w:type="dxa"/>
          </w:tcPr>
          <w:p w14:paraId="71c34be6">
            <w:pPr>
              <w:rPr>
                <w:b/>
                <w:caps/>
                <w:sz w:val="24"/>
              </w:rPr>
              <w:jc w:val="center"/>
              <w:spacing w:after="0"/>
            </w:pPr>
          </w:p>
          <w:p w14:paraId="6c43afdc">
            <w:pPr>
              <w:rPr>
                <w:b/>
                <w:caps/>
                <w:sz w:val="24"/>
              </w:rPr>
              <w:jc w:val="center"/>
              <w:spacing w:after="0"/>
            </w:pPr>
          </w:p>
          <w:p w14:paraId="7bbe8e1e">
            <w:pPr>
              <w:rPr>
                <w:b/>
                <w:caps/>
                <w:sz w:val="24"/>
              </w:rPr>
              <w:jc w:val="center"/>
              <w:spacing w:after="0"/>
            </w:pPr>
          </w:p>
          <w:p w14:paraId="585f1733">
            <w:pPr>
              <w:rPr>
                <w:b/>
                <w:caps/>
                <w:sz w:val="24"/>
              </w:rPr>
              <w:jc w:val="center"/>
              <w:spacing w:after="0"/>
            </w:pPr>
            <w:r>
              <w:rPr>
                <w:b/>
                <w:caps/>
                <w:sz w:val="24"/>
              </w:rPr>
              <w:t>покупатель:</w:t>
            </w:r>
          </w:p>
          <w:p w14:paraId="5309d492">
            <w:pPr>
              <w:rPr>
                <w:sz w:val="24"/>
              </w:rPr>
              <w:jc w:val="center"/>
              <w:spacing w:after="0"/>
            </w:pPr>
            <w:r>
              <w:rPr>
                <w:sz w:val="24"/>
              </w:rPr>
              <w:t>____________________________</w:t>
            </w:r>
          </w:p>
          <w:p w14:paraId="3b2cc519">
            <w:pPr>
              <w:rPr>
                <w:sz w:val="24"/>
              </w:rPr>
              <w:jc w:val="center"/>
              <w:spacing w:after="0"/>
            </w:pPr>
            <w:r>
              <w:rPr>
                <w:sz w:val="24"/>
                <w:vertAlign w:val="superscript"/>
              </w:rPr>
              <w:t>(должность)</w:t>
            </w:r>
          </w:p>
          <w:p w14:paraId="3f9224ad">
            <w:pPr>
              <w:rPr>
                <w:sz w:val="24"/>
              </w:rPr>
              <w:jc w:val="center"/>
              <w:spacing w:after="0"/>
            </w:pPr>
            <w:r>
              <w:rPr>
                <w:sz w:val="24"/>
              </w:rPr>
              <w:t>____________________________</w:t>
            </w:r>
          </w:p>
          <w:p w14:paraId="6495dd75">
            <w:pPr>
              <w:rPr>
                <w:sz w:val="24"/>
                <w:vertAlign w:val="superscript"/>
              </w:rPr>
              <w:jc w:val="center"/>
              <w:spacing w:after="0"/>
            </w:pPr>
            <w:r>
              <w:rPr>
                <w:sz w:val="24"/>
                <w:vertAlign w:val="superscript"/>
              </w:rPr>
              <w:t xml:space="preserve">(подпись, фамилия и инициалы)</w:t>
            </w:r>
          </w:p>
          <w:p w14:paraId="645dbed3">
            <w:pPr>
              <w:rPr>
                <w:sz w:val="24"/>
              </w:rPr>
              <w:jc w:val="center"/>
              <w:spacing w:after="0"/>
            </w:pPr>
            <w:r>
              <w:rPr>
                <w:sz w:val="24"/>
              </w:rPr>
              <w:t xml:space="preserve">___ ____________ 20__ г.</w:t>
            </w:r>
          </w:p>
          <w:p w14:paraId="7b6e7f03">
            <w:pPr>
              <w:rPr>
                <w:sz w:val="24"/>
              </w:rPr>
              <w:spacing w:after="0"/>
            </w:pPr>
          </w:p>
        </w:tc>
      </w:tr>
    </w:tbl>
    <w:p w14:paraId="2ce7c91d">
      <w:pPr>
        <w:rPr>
          <w:b/>
          <w:u w:val="single"/>
          <w:sz w:val="24"/>
        </w:rPr>
        <w:spacing w:after="0" w:line="240" w:lineRule="auto"/>
      </w:pPr>
    </w:p>
    <w:p w14:paraId="531b355a">
      <w:pPr>
        <w:rPr>
          <w:b/>
          <w:u w:val="single"/>
          <w:sz w:val="24"/>
        </w:rPr>
        <w:spacing w:after="0" w:line="240" w:lineRule="auto"/>
      </w:pPr>
      <w:r>
        <w:rPr>
          <w:b/>
        </w:rPr>
        <w:t xml:space="preserve">ФОРМА СОГЛАСОВАНА:</w:t>
      </w:r>
    </w:p>
    <w:p w14:paraId="55da930a">
      <w:pPr>
        <w:rPr>
          <w:b/>
          <w:u w:val="single"/>
          <w:sz w:val="24"/>
        </w:rPr>
        <w:jc w:val="center"/>
        <w:spacing w:after="0" w:line="240" w:lineRule="auto"/>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14:paraId="3d47bc34">
            <w:pPr>
              <w:pStyle w:val="LBScheduleBodytext"/>
              <w:rPr>
                <w:b/>
              </w:rPr>
            </w:pPr>
            <w:r>
              <w:rPr>
                <w:b/>
                <w:lang w:val="ru-RU"/>
              </w:rPr>
              <w:t>ПОКУПАТЕЛЬ</w:t>
            </w:r>
            <w:r>
              <w:rPr>
                <w:b/>
              </w:rPr>
              <w:t>:</w:t>
            </w:r>
          </w:p>
        </w:tc>
        <w:tc>
          <w:tcPr>
            <w:tcW w:w="4536" w:type="dxa"/>
          </w:tcPr>
          <w:p w14:paraId="040bdb01">
            <w:pPr>
              <w:pStyle w:val="LBScheduleBodytext"/>
              <w:rPr>
                <w:b/>
              </w:rPr>
            </w:pPr>
            <w:r>
              <w:rPr>
                <w:b/>
                <w:lang w:val="ru-RU"/>
              </w:rPr>
              <w:t>ПОСТАВЩИК</w:t>
            </w:r>
            <w:r>
              <w:rPr>
                <w:b/>
              </w:rPr>
              <w:t>:</w:t>
            </w:r>
          </w:p>
        </w:tc>
      </w:tr>
      <w:tr>
        <w:tc>
          <w:tcPr>
            <w:tcW w:w="4678" w:type="dxa"/>
          </w:tcPr>
          <w:p w14:paraId="2aafaa68">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Директора УФПС Свердловской области</w:t>
            </w:r>
            <w:r>
              <w:rPr>
                <w:lang w:val="ru-RU"/>
              </w:rPr>
              <w:fldChar w:fldCharType="end"/>
            </w:r>
            <w:r>
              <w:rPr>
                <w:lang w:val="ru-RU"/>
              </w:rPr>
              <w:fldChar w:fldCharType="end"/>
            </w:r>
          </w:p>
        </w:tc>
        <w:tc>
          <w:tcPr>
            <w:tcW w:w="4536" w:type="dxa"/>
          </w:tcPr>
          <w:p w14:paraId="30292c74">
            <w:pPr>
              <w:pStyle w:val="LBScheduleBodytext"/>
              <w:jc w:val="both"/>
            </w:pPr>
          </w:p>
        </w:tc>
      </w:tr>
      <w:tr>
        <w:tc>
          <w:tcPr>
            <w:tcW w:w="4678" w:type="dxa"/>
          </w:tcPr>
          <w:p w14:paraId="77755b41">
            <w:pPr>
              <w:pStyle w:val="LBScheduleBodytext"/>
              <w:rPr>
                <w:lang w:val="ru-RU"/>
              </w:rPr>
            </w:pPr>
            <w:r>
              <w:rPr>
                <w:lang w:val="ru-RU"/>
              </w:rPr>
              <w:t xml:space="preserve">____________________ </w:t>
            </w:r>
          </w:p>
          <w:p w14:paraId="6c3acdb6">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14:paraId="26f2be1f">
            <w:pPr>
              <w:pStyle w:val="LBScheduleBodytext"/>
              <w:rPr>
                <w:lang w:val="ru-RU"/>
              </w:rPr>
            </w:pPr>
            <w:r>
              <w:rPr>
                <w:lang w:val="ru-RU"/>
              </w:rPr>
              <w:t xml:space="preserve">____________________ </w:t>
            </w:r>
          </w:p>
          <w:p w14:paraId="4974809b">
            <w:pPr>
              <w:pStyle w:val="LBScheduleBodytext"/>
              <w:jc w:val="both"/>
            </w:pPr>
          </w:p>
        </w:tc>
      </w:tr>
      <w:tr>
        <w:tc>
          <w:tcPr>
            <w:tcW w:w="4678" w:type="dxa"/>
          </w:tcPr>
          <w:p w14:paraId="007a6eda">
            <w:pPr>
              <w:pStyle w:val="LBScheduleBodytext"/>
            </w:pPr>
            <w:r>
              <w:t xml:space="preserve">«___» ______________ 20 __ г.</w:t>
            </w:r>
          </w:p>
        </w:tc>
        <w:tc>
          <w:tcPr>
            <w:tcW w:w="4536" w:type="dxa"/>
          </w:tcPr>
          <w:p w14:paraId="73fb58f0">
            <w:pPr>
              <w:pStyle w:val="LBScheduleBodytext"/>
              <w:rPr>
                <w:lang w:val="ru-RU"/>
              </w:rPr>
            </w:pPr>
            <w:r>
              <w:rPr>
                <w:lang w:val="ru-RU"/>
              </w:rPr>
              <w:t xml:space="preserve">«___» ______________ 20 __ г.</w:t>
            </w:r>
          </w:p>
          <w:p w14:paraId="0c8ff4ca">
            <w:pPr>
              <w:pStyle w:val="LBScheduleBodytext"/>
              <w:rPr>
                <w:lang w:val="ru-RU"/>
              </w:rPr>
            </w:pPr>
            <w:r>
              <w:rPr>
                <w:lang w:val="ru-RU"/>
              </w:rPr>
              <w:t xml:space="preserve">М.П. (при наличии печати)</w:t>
            </w:r>
          </w:p>
        </w:tc>
      </w:tr>
    </w:tbl>
    <w:p w14:paraId="0bbbaa7a">
      <w:r>
        <w:fldChar w:fldCharType="end"/>
      </w:r>
    </w:p>
    <w:p w14:paraId="3987b435">
      <w:r>
        <w:br w:type="page"/>
      </w:r>
    </w:p>
    <w:p w14:paraId="26191d56"/>
    <w:p w14:paraId="2c873c0b">
      <w:pPr>
        <w:rPr>
          <w:sz w:val="24"/>
        </w:rPr>
        <w:jc w:val="both"/>
        <w:ind w:left="5229" w:right="-2"/>
        <w:spacing w:after="0" w:line="240" w:lineRule="auto"/>
      </w:pPr>
    </w:p>
    <w:p w14:paraId="5b1736a1">
      <w:pPr>
        <w:rPr>
          <w:sz w:val="24"/>
        </w:rPr>
        <w:jc w:val="both"/>
        <w:ind w:left="5229" w:right="-2"/>
        <w:spacing w:after="0" w:line="240" w:lineRule="auto"/>
      </w:pPr>
      <w:r>
        <w:rPr>
          <w:sz w:val="24"/>
        </w:rPr>
        <w:t xml:space="preserve">Приложение №</w:t>
      </w:r>
      <w:r>
        <w:rPr>
          <w:sz w:val="24"/>
        </w:rPr>
        <w:fldChar w:fldCharType="begin" w:fldLock="true"/>
        <w:instrText xml:space="preserve">LBVARIABLE \id "372"</w:instrText>
        <w:fldChar w:fldCharType="separate"/>
      </w:r>
      <w:r>
        <w:rPr>
          <w:sz w:val="24"/>
        </w:rPr>
        <w:t>4</w:t>
      </w:r>
      <w:r>
        <w:rPr>
          <w:sz w:val="24"/>
        </w:rPr>
        <w:fldChar w:fldCharType="end"/>
      </w:r>
      <w:r>
        <w:rPr>
          <w:sz w:val="24"/>
        </w:rPr>
        <w:t xml:space="preserve"> </w:t>
      </w:r>
    </w:p>
    <w:p w14:paraId="2497a704">
      <w:pPr>
        <w:rPr>
          <w:sz w:val="24"/>
        </w:rPr>
        <w:jc w:val="both"/>
        <w:ind w:left="5229" w:right="-2"/>
        <w:spacing w:after="0" w:line="240" w:lineRule="auto"/>
      </w:pPr>
      <w:r>
        <w:rPr>
          <w:sz w:val="24"/>
        </w:rPr>
        <w:t xml:space="preserve">к Договору на поставку</w:t>
      </w:r>
    </w:p>
    <w:p w14:paraId="68ef06d6">
      <w:pPr>
        <w:jc w:val="both"/>
        <w:ind w:left="5229" w:right="-2"/>
        <w:spacing w:after="0" w:line="240" w:lineRule="auto"/>
      </w:pPr>
      <w:r>
        <w:rPr>
          <w:sz w:val="24"/>
        </w:rPr>
        <w:fldChar w:fldCharType="begin" w:fldLock="true"/>
        <w:instrText xml:space="preserve">LBVARIABLE \id "169"</w:instrText>
        <w:fldChar w:fldCharType="separate"/>
      </w:r>
      <w:r>
        <w:rPr>
          <w:sz w:val="24"/>
        </w:rPr>
        <w:t xml:space="preserve">ящиков почтовых и комплектующих к ним для нужд УФПС </w:t>
      </w:r>
    </w:p>
    <w:p>
      <w:pPr>
        <w:rPr>
          <w:sz w:val="24"/>
        </w:rPr>
        <w:jc w:val="both"/>
        <w:ind w:left="5229" w:right="-2"/>
        <w:spacing w:after="0" w:line="240" w:lineRule="auto"/>
      </w:pPr>
      <w:r>
        <w:rPr>
          <w:sz w:val="24"/>
        </w:rPr>
        <w:t xml:space="preserve">Тюменской области</w:t>
      </w:r>
      <w:r>
        <w:rPr>
          <w:sz w:val="24"/>
        </w:rPr>
        <w:fldChar w:fldCharType="end"/>
      </w:r>
    </w:p>
    <w:p w14:paraId="34e63d66">
      <w:pPr>
        <w:rPr>
          <w:sz w:val="24"/>
        </w:rPr>
        <w:jc w:val="both"/>
        <w:ind w:left="5229" w:right="-2"/>
        <w:spacing w:after="0" w:line="240" w:lineRule="auto"/>
        <w:contextualSpacing/>
      </w:pPr>
      <w:r>
        <w:rPr>
          <w:sz w:val="24"/>
        </w:rPr>
        <w:t xml:space="preserve">от ___________ 20__ г.</w:t>
      </w:r>
      <w:r>
        <w:rPr>
          <w:sz w:val="24"/>
        </w:rPr>
        <w:fldChar w:fldCharType="begin" w:fldLock="true"/>
        <w:instrText xml:space="preserve">LBVARIABLE \id "2"</w:instrText>
        <w:fldChar w:fldCharType="separate"/>
      </w:r>
      <w:r>
        <w:rPr>
          <w:sz w:val="24"/>
        </w:rPr>
        <w:t xml:space="preserve">  </w:t>
      </w:r>
      <w:r>
        <w:rPr>
          <w:sz w:val="24"/>
        </w:rPr>
        <w:fldChar w:fldCharType="end"/>
      </w:r>
    </w:p>
    <w:p w14:paraId="7fce3cfb">
      <w:pPr>
        <w:rPr>
          <w:sz w:val="24"/>
        </w:rPr>
        <w:jc w:val="both"/>
        <w:ind w:left="5229" w:right="-2"/>
        <w:spacing w:after="0" w:line="240" w:lineRule="auto"/>
        <w:contextualSpacing/>
      </w:pPr>
      <w:r>
        <w:rPr>
          <w:sz w:val="24"/>
        </w:rPr>
        <w:t>№</w:t>
      </w:r>
      <w:r>
        <w:rPr>
          <w:sz w:val="24"/>
        </w:rPr>
        <w:fldChar w:fldCharType="begin" w:fldLock="true"/>
        <w:instrText xml:space="preserve">LBVARIABLE \id "2"</w:instrText>
        <w:fldChar w:fldCharType="separate"/>
      </w:r>
      <w:r>
        <w:rPr>
          <w:sz w:val="24"/>
        </w:rPr>
        <w:t>_______</w:t>
      </w:r>
      <w:r>
        <w:rPr>
          <w:sz w:val="24"/>
        </w:rPr>
        <w:fldChar w:fldCharType="end"/>
      </w:r>
    </w:p>
    <w:p w14:paraId="5cf4e482">
      <w:pPr>
        <w:rPr>
          <w:sz w:val="24"/>
        </w:rPr>
        <w:jc w:val="both"/>
        <w:ind w:left="6096" w:right="-2"/>
        <w:spacing w:after="0" w:line="240" w:lineRule="auto"/>
        <w:contextualSpacing/>
      </w:pPr>
    </w:p>
    <w:p w14:paraId="39ef2698"/>
    <w:p w14:paraId="26a8671e">
      <w:pPr>
        <w:rPr>
          <w:b/>
          <w:sz w:val="24"/>
        </w:rPr>
        <w:jc w:val="center"/>
        <w:ind w:firstLine="709"/>
        <w:spacing w:after="0" w:line="280" w:lineRule="exact"/>
      </w:pPr>
      <w:r>
        <w:rPr>
          <w:b/>
          <w:sz w:val="24"/>
        </w:rPr>
        <w:t>Комплаенс-оговорка</w:t>
      </w:r>
      <w:r>
        <w:rPr>
          <w:b/>
          <w:sz w:val="24"/>
          <w:vertAlign w:val="superscript"/>
        </w:rPr>
        <w:footnoteReference w:id="33"/>
      </w:r>
    </w:p>
    <w:p w14:paraId="2588b1d5">
      <w:pPr>
        <w:rPr>
          <w:b/>
          <w:sz w:val="24"/>
        </w:rPr>
        <w:jc w:val="center"/>
        <w:ind w:firstLine="709"/>
        <w:spacing w:after="0" w:line="280" w:lineRule="exact"/>
      </w:pPr>
    </w:p>
    <w:p w14:paraId="081afa3f">
      <w:pPr>
        <w:rPr>
          <w:sz w:val="24"/>
        </w:rPr>
        <w:jc w:val="both"/>
        <w:ind w:firstLine="709"/>
        <w:spacing w:after="0" w:line="28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0dfee967">
      <w:pPr>
        <w:rPr>
          <w:sz w:val="24"/>
        </w:rPr>
        <w:jc w:val="both"/>
        <w:ind w:firstLine="709"/>
        <w:spacing w:after="0" w:line="28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14:paraId="074cd5d6">
      <w:pPr>
        <w:rPr>
          <w:sz w:val="24"/>
        </w:rPr>
        <w:jc w:val="both"/>
        <w:ind w:firstLine="709"/>
        <w:spacing w:after="0" w:line="28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29b415cf">
      <w:pPr>
        <w:rPr>
          <w:sz w:val="24"/>
        </w:rPr>
        <w:jc w:val="both"/>
        <w:ind w:firstLine="709"/>
        <w:spacing w:after="0" w:line="28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14:paraId="7cb58056">
      <w:pPr>
        <w:rPr>
          <w:sz w:val="24"/>
        </w:rPr>
        <w:jc w:val="both"/>
        <w:ind w:firstLine="709"/>
        <w:spacing w:after="0" w:line="28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14:paraId="5a0950c9">
      <w:pPr>
        <w:rPr>
          <w:sz w:val="24"/>
        </w:rPr>
        <w:jc w:val="both"/>
        <w:ind w:firstLine="709"/>
        <w:spacing w:after="0" w:line="28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14:paraId="326d1e70">
      <w:pPr>
        <w:rPr>
          <w:sz w:val="24"/>
        </w:rPr>
        <w:jc w:val="both"/>
        <w:ind w:firstLine="709"/>
        <w:spacing w:after="0" w:line="280" w:lineRule="exact"/>
        <w:tabs>
          <w:tab w:val="left" w:pos="1134"/>
        </w:tabs>
      </w:pPr>
      <w:r>
        <w:rPr>
          <w:sz w:val="24"/>
        </w:rPr>
        <w:t xml:space="preserve">б) ни одна из Сторон не находится во владении и/или под контролем лиц, включенных в Перечень.</w:t>
      </w:r>
    </w:p>
    <w:p w14:paraId="1f358c5a">
      <w:pPr>
        <w:rPr>
          <w:sz w:val="24"/>
        </w:rPr>
        <w:jc w:val="both"/>
        <w:ind w:firstLine="709"/>
        <w:spacing w:after="0" w:line="28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14:paraId="64560e1e">
      <w:pPr>
        <w:rPr>
          <w:sz w:val="24"/>
        </w:rPr>
        <w:jc w:val="both"/>
        <w:ind w:firstLine="709"/>
        <w:spacing w:after="0" w:line="28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14:paraId="5468824b">
      <w:pPr>
        <w:numPr>
          <w:numId w:val="37"/>
          <w:ilvl w:val="0"/>
        </w:numPr>
        <w:rPr>
          <w:sz w:val="24"/>
        </w:rPr>
        <w:jc w:val="both"/>
        <w:ind w:left="0" w:firstLine="709"/>
        <w:spacing w:after="0" w:line="28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485b5894">
      <w:pPr>
        <w:numPr>
          <w:numId w:val="37"/>
          <w:ilvl w:val="0"/>
        </w:numPr>
        <w:rPr>
          <w:sz w:val="24"/>
        </w:rPr>
        <w:jc w:val="both"/>
        <w:ind w:left="0" w:firstLine="709"/>
        <w:spacing w:after="0" w:line="28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7361fdbb">
      <w:pPr>
        <w:rPr>
          <w:sz w:val="24"/>
        </w:rPr>
        <w:jc w:val="both"/>
        <w:ind w:firstLine="709"/>
        <w:spacing w:after="0" w:line="28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14:paraId="114fd237">
      <w:pPr>
        <w:rPr>
          <w:sz w:val="24"/>
        </w:rPr>
        <w:jc w:val="both"/>
        <w:ind w:firstLine="709"/>
        <w:spacing w:after="0" w:line="280" w:lineRule="exact"/>
        <w:tabs>
          <w:tab w:val="left" w:pos="1134"/>
        </w:tabs>
      </w:pPr>
      <w:r>
        <w:rPr>
          <w:sz w:val="24"/>
        </w:rPr>
        <w:t>Уведомление</w:t>
      </w:r>
      <w:r>
        <w:rPr>
          <w:sz w:val="24"/>
          <w:vertAlign w:val="superscript"/>
        </w:rPr>
        <w:footnoteReference w:id="34"/>
      </w:r>
      <w:r>
        <w:rPr>
          <w:sz w:val="24"/>
        </w:rPr>
        <w:t xml:space="preserve"> </w:t>
      </w:r>
      <w:r>
        <w:rPr>
          <w:u w:val="single"/>
          <w:sz w:val="24"/>
        </w:rPr>
        <w:tab/>
      </w:r>
      <w:r>
        <w:rPr>
          <w:u w:val="single"/>
          <w:sz w:val="24"/>
        </w:rPr>
        <w:tab/>
      </w:r>
      <w:r>
        <w:rPr>
          <w:u w:val="single"/>
          <w:sz w:val="24"/>
        </w:rPr>
        <w:tab/>
      </w:r>
      <w:r>
        <w:rPr>
          <w:u w:val="single"/>
          <w:sz w:val="24"/>
        </w:rPr>
        <w:tab/>
      </w:r>
      <w:r>
        <w:rPr>
          <w:u w:val="single"/>
          <w:sz w:val="24"/>
        </w:rPr>
        <w:tab/>
      </w:r>
      <w:r>
        <w:rPr>
          <w:sz w:val="24"/>
        </w:rPr>
        <w:t xml:space="preserve"> осуществляется посредством направления</w:t>
      </w:r>
      <w:r>
        <w:rPr>
          <w:sz w:val="24"/>
          <w:vertAlign w:val="superscript"/>
        </w:rPr>
        <w:footnoteReference w:id="35"/>
      </w:r>
      <w:r>
        <w:rPr>
          <w:sz w:val="24"/>
        </w:rPr>
        <w:t xml:space="preserve"> </w:t>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u w:val="single"/>
          <w:sz w:val="24"/>
        </w:rPr>
        <w:tab/>
      </w:r>
      <w:r>
        <w:rPr>
          <w:sz w:val="24"/>
        </w:rPr>
        <w:t>.</w:t>
      </w:r>
    </w:p>
    <w:p w14:paraId="3e405562">
      <w:pPr>
        <w:rPr>
          <w:sz w:val="24"/>
        </w:rPr>
        <w:jc w:val="both"/>
        <w:ind w:firstLine="709"/>
        <w:spacing w:after="0" w:line="28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45185c6e">
      <w:pPr>
        <w:rPr>
          <w:sz w:val="24"/>
        </w:rPr>
        <w:jc w:val="both"/>
        <w:ind w:firstLine="709"/>
        <w:spacing w:after="0" w:line="28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529ebae8">
      <w:pPr>
        <w:rPr>
          <w:sz w:val="24"/>
        </w:rPr>
        <w:jc w:val="both"/>
        <w:ind w:firstLine="709"/>
        <w:spacing w:after="0" w:line="28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2e75330b">
      <w:pPr>
        <w:rPr>
          <w:sz w:val="24"/>
        </w:rPr>
        <w:jc w:val="both"/>
        <w:ind w:firstLine="709"/>
        <w:spacing w:after="0" w:line="28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613401e3">
      <w:pPr>
        <w:rPr>
          <w:sz w:val="24"/>
        </w:rPr>
        <w:jc w:val="both"/>
        <w:ind w:firstLine="709"/>
        <w:spacing w:after="0" w:line="28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233959f4">
      <w:pPr>
        <w:rPr>
          <w:sz w:val="24"/>
        </w:rPr>
        <w:jc w:val="both"/>
        <w:ind w:firstLine="709"/>
        <w:spacing w:after="0" w:line="28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14:paraId="6a3c9c1c">
      <w:pPr>
        <w:rPr>
          <w:sz w:val="24"/>
        </w:rPr>
        <w:jc w:val="both"/>
        <w:ind w:firstLine="709"/>
        <w:spacing w:after="0" w:line="28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23de066">
      <w:pPr>
        <w:rPr>
          <w:sz w:val="24"/>
        </w:rPr>
        <w:jc w:val="both"/>
        <w:ind w:firstLine="709"/>
        <w:spacing w:after="0" w:line="28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0ad6770f">
      <w:pPr>
        <w:rPr>
          <w:sz w:val="24"/>
        </w:rPr>
        <w:jc w:val="both"/>
        <w:ind w:firstLine="709"/>
        <w:spacing w:after="0" w:line="28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60a2314c">
      <w:pPr>
        <w:rPr>
          <w:sz w:val="24"/>
        </w:rPr>
        <w:jc w:val="both"/>
        <w:ind w:firstLine="709"/>
        <w:spacing w:after="0" w:line="28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14:paraId="494a08f3">
      <w:pPr>
        <w:rPr>
          <w:sz w:val="24"/>
        </w:rPr>
        <w:jc w:val="both"/>
        <w:ind w:firstLine="709"/>
        <w:spacing w:after="0" w:line="28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38463209">
      <w:pPr>
        <w:rPr>
          <w:sz w:val="24"/>
        </w:rPr>
        <w:jc w:val="both"/>
        <w:ind w:firstLine="709"/>
        <w:spacing w:after="0" w:line="28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14:paraId="77fa625a">
      <w:pPr>
        <w:rPr>
          <w:sz w:val="24"/>
        </w:rPr>
        <w:jc w:val="both"/>
        <w:ind w:firstLine="709"/>
        <w:spacing w:after="0" w:line="28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5b9c03ca"/>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14:paraId="0b4a4835">
            <w:pPr>
              <w:pStyle w:val="LBScheduleBodytext"/>
              <w:rPr>
                <w:b/>
              </w:rPr>
            </w:pPr>
            <w:r>
              <w:rPr>
                <w:b/>
                <w:lang w:val="ru-RU"/>
              </w:rPr>
              <w:t>ПОКУПАТЕЛЬ</w:t>
            </w:r>
            <w:r>
              <w:rPr>
                <w:b/>
              </w:rPr>
              <w:t>:</w:t>
            </w:r>
          </w:p>
        </w:tc>
        <w:tc>
          <w:tcPr>
            <w:tcW w:w="4536" w:type="dxa"/>
          </w:tcPr>
          <w:p w14:paraId="3bc0db57">
            <w:pPr>
              <w:pStyle w:val="LBScheduleBodytext"/>
              <w:rPr>
                <w:b/>
              </w:rPr>
            </w:pPr>
            <w:r>
              <w:rPr>
                <w:b/>
                <w:lang w:val="ru-RU"/>
              </w:rPr>
              <w:t>ПОСТАВЩИК</w:t>
            </w:r>
            <w:r>
              <w:rPr>
                <w:b/>
              </w:rPr>
              <w:t>:</w:t>
            </w:r>
          </w:p>
        </w:tc>
      </w:tr>
      <w:tr>
        <w:tc>
          <w:tcPr>
            <w:tcW w:w="4678" w:type="dxa"/>
          </w:tcPr>
          <w:p w14:paraId="7d830360">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Директора УФПС Свердловской области</w:t>
            </w:r>
            <w:r>
              <w:rPr>
                <w:lang w:val="ru-RU"/>
              </w:rPr>
              <w:fldChar w:fldCharType="end"/>
            </w:r>
            <w:r>
              <w:rPr>
                <w:lang w:val="ru-RU"/>
              </w:rPr>
              <w:fldChar w:fldCharType="end"/>
            </w:r>
          </w:p>
        </w:tc>
        <w:tc>
          <w:tcPr>
            <w:tcW w:w="4536" w:type="dxa"/>
          </w:tcPr>
          <w:p w14:paraId="26256acb">
            <w:pPr>
              <w:pStyle w:val="LBScheduleBodytext"/>
              <w:jc w:val="both"/>
            </w:pPr>
          </w:p>
        </w:tc>
      </w:tr>
      <w:tr>
        <w:tc>
          <w:tcPr>
            <w:tcW w:w="4678" w:type="dxa"/>
          </w:tcPr>
          <w:p w14:paraId="0d34a8c1">
            <w:pPr>
              <w:pStyle w:val="LBScheduleBodytext"/>
              <w:rPr>
                <w:lang w:val="ru-RU"/>
              </w:rPr>
            </w:pPr>
            <w:r>
              <w:rPr>
                <w:lang w:val="ru-RU"/>
              </w:rPr>
              <w:t xml:space="preserve">____________________ </w:t>
            </w:r>
          </w:p>
          <w:p w14:paraId="383abe85">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14:paraId="40abb5f4">
            <w:pPr>
              <w:pStyle w:val="LBScheduleBodytext"/>
              <w:rPr>
                <w:lang w:val="ru-RU"/>
              </w:rPr>
            </w:pPr>
            <w:r>
              <w:rPr>
                <w:lang w:val="ru-RU"/>
              </w:rPr>
              <w:t xml:space="preserve">____________________ </w:t>
            </w:r>
          </w:p>
          <w:p w14:paraId="16702ffa">
            <w:pPr>
              <w:pStyle w:val="LBScheduleBodytext"/>
              <w:jc w:val="both"/>
            </w:pPr>
          </w:p>
        </w:tc>
      </w:tr>
      <w:tr>
        <w:tc>
          <w:tcPr>
            <w:tcW w:w="4678" w:type="dxa"/>
          </w:tcPr>
          <w:p w14:paraId="744650e3">
            <w:pPr>
              <w:pStyle w:val="LBScheduleBodytext"/>
            </w:pPr>
            <w:r>
              <w:t xml:space="preserve">«___» ______________ 20 __ г.</w:t>
            </w:r>
          </w:p>
        </w:tc>
        <w:tc>
          <w:tcPr>
            <w:tcW w:w="4536" w:type="dxa"/>
          </w:tcPr>
          <w:p w14:paraId="4899f92b">
            <w:pPr>
              <w:pStyle w:val="LBScheduleBodytext"/>
              <w:rPr>
                <w:lang w:val="ru-RU"/>
              </w:rPr>
            </w:pPr>
            <w:r>
              <w:rPr>
                <w:lang w:val="ru-RU"/>
              </w:rPr>
              <w:t xml:space="preserve">«___» ______________ 20 __ г.</w:t>
            </w:r>
          </w:p>
          <w:p w14:paraId="55f8c541">
            <w:pPr>
              <w:pStyle w:val="LBScheduleBodytext"/>
              <w:rPr>
                <w:lang w:val="ru-RU"/>
              </w:rPr>
            </w:pPr>
            <w:r>
              <w:rPr>
                <w:lang w:val="ru-RU"/>
              </w:rPr>
              <w:t xml:space="preserve">М.П. (при наличии печати)</w:t>
            </w:r>
          </w:p>
        </w:tc>
      </w:tr>
    </w:tbl>
    <w:p w14:paraId="73df4086"/>
    <w:p w14:paraId="56bb3ae1">
      <w:r>
        <w:br w:type="page"/>
      </w:r>
    </w:p>
    <w:p w14:paraId="67cec0a6">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5</w:t>
      </w:r>
    </w:p>
    <w:p w14:paraId="01c18443">
      <w:pPr>
        <w:rPr>
          <w:sz w:val="24"/>
        </w:rPr>
        <w:jc w:val="both"/>
        <w:ind w:left="4962"/>
        <w:spacing w:after="0" w:line="240" w:lineRule="auto"/>
      </w:pPr>
      <w:r>
        <w:rPr>
          <w:sz w:val="24"/>
        </w:rPr>
        <w:t xml:space="preserve">к Договору на поставку</w:t>
      </w:r>
    </w:p>
    <w:p w14:paraId="77fbbda7">
      <w:pPr>
        <w:jc w:val="both"/>
        <w:ind w:left="4962"/>
        <w:spacing w:after="0" w:line="240" w:lineRule="auto"/>
      </w:pPr>
      <w:r>
        <w:rPr>
          <w:sz w:val="24"/>
        </w:rPr>
        <w:fldChar w:fldCharType="begin" w:fldLock="true"/>
        <w:instrText xml:space="preserve">LBVARIABLE \id "169" \grammarCase "nominative"</w:instrText>
        <w:fldChar w:fldCharType="separate"/>
      </w:r>
      <w:r>
        <w:rPr>
          <w:sz w:val="24"/>
        </w:rPr>
        <w:t xml:space="preserve">ящиков почтовых и комплектующих к ним для нужд УФПС </w:t>
      </w:r>
    </w:p>
    <w:p>
      <w:pPr>
        <w:rPr>
          <w:sz w:val="24"/>
        </w:rPr>
        <w:jc w:val="both"/>
        <w:ind w:left="4962"/>
        <w:spacing w:after="0" w:line="240" w:lineRule="auto"/>
      </w:pPr>
      <w:r>
        <w:rPr>
          <w:sz w:val="24"/>
        </w:rPr>
        <w:t xml:space="preserve">Тюменской области</w:t>
      </w:r>
      <w:r>
        <w:rPr>
          <w:sz w:val="24"/>
        </w:rPr>
        <w:fldChar w:fldCharType="end"/>
      </w:r>
    </w:p>
    <w:p w14:paraId="0fa79c2b">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8"/>
          <w:sz w:val="24"/>
          <w:spacing w:val="-2"/>
        </w:rPr>
        <w:footnoteReference w:id="36"/>
      </w:r>
      <w:r>
        <w:rPr>
          <w:sz w:val="24"/>
        </w:rPr>
        <w:t xml:space="preserve"> </w:t>
      </w:r>
      <w:r>
        <w:rPr>
          <w:sz w:val="24"/>
        </w:rPr>
        <w:fldChar w:fldCharType="end"/>
      </w:r>
    </w:p>
    <w:p w14:paraId="2c1ee8c7">
      <w:pPr>
        <w:pStyle w:val="a9"/>
        <w:jc w:val="both"/>
        <w:ind w:left="4962" w:right="140"/>
      </w:pPr>
      <w:r>
        <w:t xml:space="preserve">№ </w:t>
      </w:r>
      <w:r>
        <w:fldChar w:fldCharType="begin" w:fldLock="true"/>
        <w:instrText xml:space="preserve">LBVARIABLE \id "2"</w:instrText>
        <w:fldChar w:fldCharType="separate"/>
      </w:r>
      <w:r>
        <w:t xml:space="preserve">_______________ </w:t>
      </w:r>
      <w:r>
        <w:rPr>
          <w:rStyle w:val="a8"/>
          <w:spacing w:val="-16"/>
        </w:rPr>
        <w:footnoteReference w:id="37"/>
      </w:r>
      <w:r>
        <w:t xml:space="preserve"> </w:t>
      </w:r>
      <w:r>
        <w:fldChar w:fldCharType="end"/>
      </w:r>
    </w:p>
    <w:p w14:paraId="38d4d4e3">
      <w:pPr>
        <w:pStyle w:val="a9"/>
        <w:jc w:val="right"/>
        <w:ind w:left="1134" w:right="140"/>
        <w:spacing w:line="276" w:lineRule="auto"/>
      </w:pPr>
    </w:p>
    <w:p w14:paraId="57f7e3f3">
      <w:pPr>
        <w:pStyle w:val="a9"/>
        <w:jc w:val="right"/>
        <w:ind w:left="1134" w:right="140"/>
        <w:spacing w:line="276" w:lineRule="auto"/>
      </w:pPr>
    </w:p>
    <w:p w14:paraId="5bf0d929">
      <w:pPr>
        <w:pStyle w:val="a9"/>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41c7ebb6">
      <w:pPr>
        <w:pStyle w:val="a9"/>
        <w:jc w:val="both"/>
        <w:ind w:left="0" w:right="140" w:firstLine="709"/>
        <w:tabs>
          <w:tab w:val="left" w:pos="993"/>
        </w:tabs>
      </w:pPr>
      <w:r>
        <w:t>1)</w:t>
      </w:r>
      <w:r>
        <w:tab/>
      </w:r>
      <w:r>
        <w:t xml:space="preserve">Учредительные или иные документы:</w:t>
      </w:r>
    </w:p>
    <w:p w14:paraId="2daa7b96">
      <w:pPr>
        <w:pStyle w:val="a9"/>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0053f480">
      <w:pPr>
        <w:pStyle w:val="a9"/>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14:paraId="2fd77f29">
      <w:pPr>
        <w:pStyle w:val="a9"/>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79360542">
      <w:pPr>
        <w:pStyle w:val="a9"/>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2874ba80">
      <w:pPr>
        <w:pStyle w:val="a9"/>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21238e5a">
      <w:pPr>
        <w:pStyle w:val="a9"/>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6c18e1f8">
      <w:pPr>
        <w:pStyle w:val="a9"/>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14:paraId="11a1c7ae">
      <w:pPr>
        <w:pStyle w:val="a9"/>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067616ef">
      <w:pPr>
        <w:pStyle w:val="a9"/>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7b5a958e">
      <w:pPr>
        <w:pStyle w:val="a9"/>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5d285468">
      <w:pPr>
        <w:pStyle w:val="a9"/>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6f3b024e">
      <w:pPr>
        <w:pStyle w:val="a9"/>
        <w:rPr>
          <w:b/>
        </w:rPr>
        <w:ind w:left="357" w:hanging="357"/>
        <w:spacing w:before="240" w:after="120"/>
      </w:pPr>
    </w:p>
    <w:p w14:paraId="45d45316">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14:paraId="7d844a6e">
            <w:pPr>
              <w:pStyle w:val="LBScheduleBodytext"/>
              <w:rPr>
                <w:b/>
              </w:rPr>
            </w:pPr>
            <w:r>
              <w:rPr>
                <w:b/>
                <w:lang w:val="ru-RU"/>
              </w:rPr>
              <w:t>ПОКУПАТЕЛЬ</w:t>
            </w:r>
            <w:r>
              <w:rPr>
                <w:b/>
              </w:rPr>
              <w:t>:</w:t>
            </w:r>
          </w:p>
        </w:tc>
        <w:tc>
          <w:tcPr>
            <w:tcW w:w="4536" w:type="dxa"/>
          </w:tcPr>
          <w:p w14:paraId="57285d30">
            <w:pPr>
              <w:pStyle w:val="LBScheduleBodytext"/>
              <w:rPr>
                <w:b/>
              </w:rPr>
            </w:pPr>
            <w:r>
              <w:rPr>
                <w:b/>
                <w:lang w:val="ru-RU"/>
              </w:rPr>
              <w:t>ПОСТАВЩИК</w:t>
            </w:r>
            <w:r>
              <w:rPr>
                <w:b/>
              </w:rPr>
              <w:t>:</w:t>
            </w:r>
          </w:p>
        </w:tc>
      </w:tr>
      <w:tr>
        <w:tc>
          <w:tcPr>
            <w:tcW w:w="4678" w:type="dxa"/>
          </w:tcPr>
          <w:p w14:paraId="0bd3dd04">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Директора УФПС Свердловской области</w:t>
            </w:r>
            <w:r>
              <w:rPr>
                <w:lang w:val="ru-RU"/>
              </w:rPr>
              <w:fldChar w:fldCharType="end"/>
            </w:r>
            <w:r>
              <w:rPr>
                <w:lang w:val="ru-RU"/>
              </w:rPr>
              <w:fldChar w:fldCharType="end"/>
            </w:r>
          </w:p>
        </w:tc>
        <w:tc>
          <w:tcPr>
            <w:tcW w:w="4536" w:type="dxa"/>
          </w:tcPr>
          <w:p w14:paraId="59d2a391">
            <w:pPr>
              <w:pStyle w:val="LBScheduleBodytext"/>
              <w:jc w:val="both"/>
            </w:pPr>
          </w:p>
        </w:tc>
      </w:tr>
      <w:tr>
        <w:tc>
          <w:tcPr>
            <w:tcW w:w="4678" w:type="dxa"/>
          </w:tcPr>
          <w:p w14:paraId="3d7e42d8">
            <w:pPr>
              <w:pStyle w:val="LBScheduleBodytext"/>
              <w:rPr>
                <w:lang w:val="ru-RU"/>
              </w:rPr>
            </w:pPr>
            <w:r>
              <w:rPr>
                <w:lang w:val="ru-RU"/>
              </w:rPr>
              <w:t xml:space="preserve">____________________ </w:t>
            </w:r>
          </w:p>
          <w:p w14:paraId="2fd71e28">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14:paraId="6aaca09f">
            <w:pPr>
              <w:pStyle w:val="LBScheduleBodytext"/>
              <w:rPr>
                <w:lang w:val="ru-RU"/>
              </w:rPr>
            </w:pPr>
            <w:r>
              <w:rPr>
                <w:lang w:val="ru-RU"/>
              </w:rPr>
              <w:t xml:space="preserve">____________________ </w:t>
            </w:r>
          </w:p>
          <w:p w14:paraId="7b9ae786">
            <w:pPr>
              <w:pStyle w:val="LBScheduleBodytext"/>
              <w:jc w:val="both"/>
            </w:pPr>
          </w:p>
        </w:tc>
      </w:tr>
    </w:tbl>
    <w:p w14:paraId="1f3bcaf6">
      <w:r>
        <w:rPr>
          <w:sz w:val="24"/>
        </w:rPr>
        <w:fldChar w:fldCharType="end"/>
      </w: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7052" w14:textId="77777777" w:rsidR="004D2E6D" w:rsidRDefault="004D2E6D" w:rsidP="00CE05AB">
      <w:pPr>
        <w:spacing w:after="0" w:line="240" w:lineRule="auto"/>
      </w:pPr>
      <w:r>
        <w:separator/>
      </w:r>
    </w:p>
  </w:endnote>
  <w:endnote w:type="continuationSeparator" w:id="0">
    <w:p w14:paraId="3EB48478" w14:textId="77777777" w:rsidR="004D2E6D" w:rsidRDefault="004D2E6D"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14:paraId="79363dbc">
    <w:pPr>
      <w:pStyle w:val="af9"/>
      <w:jc w:val="right"/>
    </w:pPr>
  </w:p>
  <w:p w14:paraId="30eb4d8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97AA4" w14:textId="77777777" w:rsidR="004D2E6D" w:rsidRDefault="004D2E6D" w:rsidP="00CE05AB">
      <w:pPr>
        <w:spacing w:after="0" w:line="240" w:lineRule="auto"/>
      </w:pPr>
      <w:r>
        <w:separator/>
      </w:r>
    </w:p>
  </w:footnote>
  <w:footnote w:type="continuationSeparator" w:id="0">
    <w:p w14:paraId="5566A95E" w14:textId="77777777" w:rsidR="004D2E6D" w:rsidRDefault="004D2E6D" w:rsidP="00CE05AB">
      <w:pPr>
        <w:spacing w:after="0" w:line="240" w:lineRule="auto"/>
      </w:pPr>
      <w:r>
        <w:continuationSeparator/>
      </w:r>
    </w:p>
  </w:footnote>
  <w:footnote w:id="1">
    <w:p w14:paraId="2EBF1B80"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номер Договора.</w:t>
      </w:r>
    </w:p>
  </w:footnote>
  <w:footnote w:id="2">
    <w:p w14:paraId="748EBF49" w14:textId="77777777" w:rsidR="00452497" w:rsidRDefault="00452497">
      <w:pPr>
        <w:pStyle w:val="a6"/>
      </w:pPr>
      <w:r>
        <w:rPr>
          <w:rStyle w:val="a8"/>
        </w:rPr>
        <w:footnoteRef/>
      </w:r>
      <w:r>
        <w:t xml:space="preserve"> </w:t>
      </w:r>
      <w:r w:rsidRPr="003C45A8">
        <w:rPr>
          <w:sz w:val="18"/>
          <w:szCs w:val="18"/>
        </w:rPr>
        <w:t>Указывается дата заключения Договора.</w:t>
      </w:r>
    </w:p>
  </w:footnote>
  <w:footnote w:id="3">
    <w:p w14:paraId="234D3FCB"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14:paraId="6595145A"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14:paraId="233AB716" w14:textId="77777777"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14:paraId="1E8E7A2C" w14:textId="7625547A" w:rsidR="00452497" w:rsidRPr="00B80575" w:rsidRDefault="00452497" w:rsidP="00B80575">
      <w:pPr>
        <w:pStyle w:val="a6"/>
        <w:jc w:val="both"/>
        <w:rPr>
          <w:sz w:val="18"/>
          <w:szCs w:val="18"/>
        </w:rPr>
      </w:pPr>
      <w:r w:rsidRPr="00B80575">
        <w:rPr>
          <w:rStyle w:val="a8"/>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sidR="00D20367">
        <w:rPr>
          <w:sz w:val="18"/>
          <w:szCs w:val="18"/>
        </w:rPr>
        <w:t>является плательщиком НДС</w:t>
      </w:r>
      <w:r w:rsidRPr="00B80575">
        <w:rPr>
          <w:sz w:val="18"/>
          <w:szCs w:val="18"/>
        </w:rPr>
        <w:t xml:space="preserve">. </w:t>
      </w:r>
    </w:p>
  </w:footnote>
  <w:footnote w:id="7">
    <w:p w14:paraId="5AF19FC8" w14:textId="77777777" w:rsidR="00452497" w:rsidRDefault="00452497">
      <w:pPr>
        <w:pStyle w:val="a6"/>
      </w:pPr>
      <w:r>
        <w:rPr>
          <w:rStyle w:val="a8"/>
        </w:rPr>
        <w:footnoteRef/>
      </w:r>
      <w:r>
        <w:t xml:space="preserve"> </w:t>
      </w:r>
      <w:r w:rsidRPr="005760BC">
        <w:rPr>
          <w:sz w:val="18"/>
          <w:szCs w:val="18"/>
        </w:rPr>
        <w:t>Заполняется по итогам торгов.</w:t>
      </w:r>
    </w:p>
  </w:footnote>
  <w:footnote w:id="8">
    <w:p w14:paraId="028BA589" w14:textId="77777777" w:rsidR="00452497" w:rsidRDefault="00452497">
      <w:pPr>
        <w:pStyle w:val="a6"/>
      </w:pPr>
      <w:r>
        <w:rPr>
          <w:rStyle w:val="a8"/>
        </w:rPr>
        <w:footnoteRef/>
      </w:r>
      <w:r>
        <w:t xml:space="preserve"> </w:t>
      </w:r>
      <w:r w:rsidRPr="005760BC">
        <w:rPr>
          <w:sz w:val="18"/>
          <w:szCs w:val="18"/>
        </w:rPr>
        <w:t>Заполняется по итогам торгов.</w:t>
      </w:r>
    </w:p>
  </w:footnote>
  <w:footnote w:id="9">
    <w:p w14:paraId="02E73B24" w14:textId="77777777" w:rsidR="00D20367" w:rsidRPr="00D20367" w:rsidRDefault="00D20367" w:rsidP="00D20367">
      <w:pPr>
        <w:pStyle w:val="a6"/>
        <w:jc w:val="both"/>
        <w:rPr>
          <w:sz w:val="18"/>
          <w:szCs w:val="18"/>
        </w:rPr>
        <w:pPrChange w:id="0" w:author="Трошкова Дарья Николаевна" w:date="2026-04-28T15:45:00Z">
          <w:pPr>
            <w:pStyle w:val="a6"/>
          </w:pPr>
        </w:pPrChange>
      </w:pPr>
      <w:r>
        <w:rPr>
          <w:rStyle w:val="a8"/>
        </w:rPr>
        <w:footnoteRef/>
      </w:r>
      <w:r>
        <w:t xml:space="preserve"> </w:t>
      </w:r>
      <w:r w:rsidRPr="00D20367">
        <w:rPr>
          <w:sz w:val="18"/>
          <w:szCs w:val="18"/>
        </w:rPr>
        <w:t>Стороны согласовали, что УПД оформляется по форме в соответствии с формой счета-фактуры, утвержденной Постановлением Правительства РФ от 26.12.2011 № 1137 «О формах и правилах заполнения (ведения) документов, применяемых при расчетах по налогу на добавленную стоимость».</w:t>
      </w:r>
    </w:p>
    <w:p w14:paraId="509798A2" w14:textId="7BD490D7" w:rsidR="00D20367" w:rsidRDefault="00D20367">
      <w:pPr>
        <w:pStyle w:val="a6"/>
      </w:pPr>
    </w:p>
  </w:footnote>
  <w:footnote w:id="10">
    <w:p w14:paraId="425A1F22" w14:textId="77777777" w:rsidR="00452497" w:rsidRDefault="00452497" w:rsidP="00DD767C">
      <w:pPr>
        <w:pStyle w:val="a6"/>
        <w:jc w:val="both"/>
        <w:rPr>
          <w:sz w:val="18"/>
          <w:szCs w:val="18"/>
        </w:rPr>
      </w:pPr>
      <w:r>
        <w:rPr>
          <w:rStyle w:val="a8"/>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1">
    <w:p w14:paraId="16693532" w14:textId="77777777" w:rsidR="00452497" w:rsidRDefault="00452497" w:rsidP="00DD767C">
      <w:pPr>
        <w:pStyle w:val="a6"/>
        <w:jc w:val="both"/>
        <w:rPr>
          <w:sz w:val="18"/>
          <w:szCs w:val="18"/>
        </w:rPr>
      </w:pPr>
      <w:r>
        <w:rPr>
          <w:rStyle w:val="a8"/>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2">
    <w:p w14:paraId="5D2A8179" w14:textId="77777777" w:rsidR="00452497" w:rsidRDefault="00452497" w:rsidP="00DD767C">
      <w:pPr>
        <w:pStyle w:val="a6"/>
        <w:jc w:val="both"/>
      </w:pPr>
      <w:r>
        <w:rPr>
          <w:rStyle w:val="a8"/>
        </w:rPr>
        <w:footnoteRef/>
      </w:r>
      <w:r>
        <w:t xml:space="preserve"> Пункт </w:t>
      </w:r>
      <w:r>
        <w:rPr>
          <w:sz w:val="18"/>
          <w:szCs w:val="18"/>
        </w:rPr>
        <w:t>подлежит включению в Договор в случае, если Поставщик – иностранное лицо.</w:t>
      </w:r>
    </w:p>
  </w:footnote>
  <w:footnote w:id="13">
    <w:p w14:paraId="42B5F5A5" w14:textId="77777777" w:rsidR="00452497" w:rsidRDefault="00452497" w:rsidP="00F44D10">
      <w:pPr>
        <w:pStyle w:val="a6"/>
        <w:jc w:val="both"/>
      </w:pPr>
      <w:r>
        <w:rPr>
          <w:rStyle w:val="a8"/>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4">
    <w:p w14:paraId="599D89FD" w14:textId="77777777" w:rsidR="00452497" w:rsidRDefault="00452497" w:rsidP="00DD767C">
      <w:pPr>
        <w:pStyle w:val="a6"/>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14:paraId="0BC3A0F4" w14:textId="77777777" w:rsidR="00452497" w:rsidRDefault="00452497" w:rsidP="00883325">
      <w:pPr>
        <w:pStyle w:val="a6"/>
        <w:jc w:val="both"/>
        <w:rPr>
          <w:sz w:val="18"/>
          <w:szCs w:val="18"/>
        </w:rPr>
      </w:pPr>
      <w:r>
        <w:rPr>
          <w:rStyle w:val="a8"/>
          <w:sz w:val="18"/>
          <w:szCs w:val="18"/>
        </w:rPr>
        <w:footnoteRef/>
      </w:r>
      <w:r>
        <w:rPr>
          <w:sz w:val="18"/>
          <w:szCs w:val="18"/>
        </w:rPr>
        <w:t xml:space="preserve"> Если контрагентом является физическое лицо, то пункт удалить.</w:t>
      </w:r>
    </w:p>
  </w:footnote>
  <w:footnote w:id="16">
    <w:p w14:paraId="6B0275A6" w14:textId="77777777" w:rsidR="00452497" w:rsidRPr="006D3AA4" w:rsidRDefault="00452497" w:rsidP="00883325">
      <w:pPr>
        <w:pStyle w:val="a6"/>
        <w:jc w:val="both"/>
      </w:pPr>
      <w:r>
        <w:rPr>
          <w:rStyle w:val="a8"/>
        </w:rPr>
        <w:footnoteRef/>
      </w:r>
      <w:r>
        <w:t xml:space="preserve"> </w:t>
      </w:r>
      <w:r w:rsidRPr="00883325">
        <w:rPr>
          <w:sz w:val="18"/>
          <w:szCs w:val="18"/>
        </w:rPr>
        <w:t>Только для юридических лиц и индивидуальных предпринимателей.</w:t>
      </w:r>
    </w:p>
  </w:footnote>
  <w:footnote w:id="17">
    <w:p w14:paraId="5868464F" w14:textId="77777777" w:rsidR="00452497" w:rsidRDefault="00452497" w:rsidP="00883325">
      <w:pPr>
        <w:pStyle w:val="a6"/>
        <w:jc w:val="both"/>
      </w:pPr>
      <w:r>
        <w:rPr>
          <w:vertAlign w:val="superscript"/>
        </w:rPr>
        <w:footnoteRef/>
      </w:r>
      <w:r>
        <w:t xml:space="preserve"> </w:t>
      </w:r>
      <w:r w:rsidRPr="00BA24B3">
        <w:rPr>
          <w:sz w:val="18"/>
          <w:szCs w:val="18"/>
        </w:rPr>
        <w:t>Только для физических лиц.</w:t>
      </w:r>
    </w:p>
  </w:footnote>
  <w:footnote w:id="18">
    <w:p w14:paraId="2CD0D657" w14:textId="77777777" w:rsidR="00D20367" w:rsidRPr="00CD102D" w:rsidRDefault="00D20367" w:rsidP="00D20367">
      <w:pPr>
        <w:pStyle w:val="a6"/>
        <w:jc w:val="both"/>
        <w:rPr>
          <w:sz w:val="18"/>
          <w:szCs w:val="18"/>
        </w:rPr>
      </w:pPr>
      <w:r>
        <w:rPr>
          <w:rStyle w:val="a8"/>
        </w:rPr>
        <w:footnoteRef/>
      </w:r>
      <w:r>
        <w:t xml:space="preserve"> </w:t>
      </w:r>
      <w:r w:rsidRPr="003A48E1">
        <w:rPr>
          <w:sz w:val="18"/>
          <w:szCs w:val="18"/>
        </w:rPr>
        <w:t>Дог</w:t>
      </w:r>
      <w:r w:rsidRPr="00CD102D">
        <w:rPr>
          <w:sz w:val="18"/>
          <w:szCs w:val="18"/>
        </w:rPr>
        <w:t>овор/соглашение о предоставлении Покупателю бюджетных инвестиций на основании распоряжения Правительства Российской Федерации</w:t>
      </w:r>
      <w:r>
        <w:rPr>
          <w:sz w:val="18"/>
          <w:szCs w:val="18"/>
        </w:rPr>
        <w:t>.</w:t>
      </w:r>
    </w:p>
    <w:p w14:paraId="32CD207D" w14:textId="62BBA27E" w:rsidR="00D20367" w:rsidRDefault="00D20367">
      <w:pPr>
        <w:pStyle w:val="a6"/>
      </w:pPr>
    </w:p>
  </w:footnote>
  <w:footnote w:id="19">
    <w:p w14:paraId="335E18D8" w14:textId="77777777" w:rsidR="00452497" w:rsidRDefault="00452497">
      <w:pPr>
        <w:pStyle w:val="a6"/>
      </w:pPr>
      <w:r>
        <w:rPr>
          <w:rStyle w:val="a8"/>
        </w:rPr>
        <w:footnoteRef/>
      </w:r>
      <w:r>
        <w:t xml:space="preserve"> </w:t>
      </w:r>
      <w:r w:rsidRPr="007D352B">
        <w:rPr>
          <w:sz w:val="18"/>
          <w:szCs w:val="18"/>
        </w:rPr>
        <w:t>Применяется, если договор заключен с физическим лицом.</w:t>
      </w:r>
    </w:p>
  </w:footnote>
  <w:footnote w:id="20">
    <w:p w14:paraId="3BEBEFA2"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1">
    <w:p w14:paraId="6554F988"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2">
    <w:p w14:paraId="07F5D4E4" w14:textId="77777777" w:rsidR="00452497" w:rsidRPr="007B3A43" w:rsidRDefault="00452497">
      <w:pPr>
        <w:pStyle w:val="a6"/>
        <w:rPr>
          <w:sz w:val="18"/>
          <w:szCs w:val="18"/>
        </w:rPr>
      </w:pPr>
      <w:r w:rsidRPr="007B3A43">
        <w:rPr>
          <w:rStyle w:val="a8"/>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14:paraId="7CF4D351"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4">
    <w:p w14:paraId="575BB5DF"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14:paraId="745D1821" w14:textId="77777777" w:rsidR="00452497" w:rsidRPr="00851704" w:rsidRDefault="00452497"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6">
    <w:p w14:paraId="3273AE50" w14:textId="77777777" w:rsidR="00452497" w:rsidRDefault="00452497"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14:paraId="1AF30483" w14:textId="77777777" w:rsidR="00452497" w:rsidRDefault="00452497" w:rsidP="00CA20FD">
      <w:pPr>
        <w:pStyle w:val="a6"/>
      </w:pPr>
      <w:r>
        <w:rPr>
          <w:rStyle w:val="a8"/>
        </w:rPr>
        <w:footnoteRef/>
      </w:r>
      <w:r w:rsidRPr="00CA20FD">
        <w:rPr>
          <w:sz w:val="18"/>
          <w:szCs w:val="18"/>
        </w:rPr>
        <w:t xml:space="preserve"> Указать наименование товара в соответствии с условиями договора.</w:t>
      </w:r>
    </w:p>
  </w:footnote>
  <w:footnote w:id="28">
    <w:p w14:paraId="7800DA12" w14:textId="2743E8CC" w:rsidR="00452497" w:rsidRDefault="00452497" w:rsidP="00A03E9C">
      <w:pPr>
        <w:pStyle w:val="a6"/>
        <w:jc w:val="both"/>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D20367">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Поставщик не признается плательщиком НДС или освобожден от уплаты НДС).</w:t>
      </w:r>
    </w:p>
  </w:footnote>
  <w:footnote w:id="29">
    <w:p w14:paraId="53BAE57D" w14:textId="77777777" w:rsidR="00452497" w:rsidRDefault="00452497" w:rsidP="00A03E9C">
      <w:pPr>
        <w:pStyle w:val="a6"/>
        <w:jc w:val="both"/>
        <w:rPr>
          <w:sz w:val="18"/>
          <w:szCs w:val="18"/>
        </w:rPr>
      </w:pPr>
      <w:r>
        <w:rPr>
          <w:rStyle w:val="a8"/>
          <w:sz w:val="18"/>
          <w:szCs w:val="18"/>
        </w:rPr>
        <w:footnoteRef/>
      </w:r>
      <w:r>
        <w:rPr>
          <w:sz w:val="18"/>
          <w:szCs w:val="18"/>
        </w:rPr>
        <w:t xml:space="preserve"> </w:t>
      </w:r>
      <w:r>
        <w:rPr>
          <w:bCs/>
          <w:color w:val="000000"/>
          <w:sz w:val="18"/>
          <w:szCs w:val="18"/>
        </w:rPr>
        <w:t>Необходимо заполнить.</w:t>
      </w:r>
    </w:p>
  </w:footnote>
  <w:footnote w:id="30">
    <w:p w14:paraId="4402DD7A" w14:textId="77777777" w:rsidR="00452497" w:rsidRDefault="00452497" w:rsidP="00A03E9C">
      <w:pPr>
        <w:pStyle w:val="a6"/>
        <w:jc w:val="both"/>
        <w:rPr>
          <w:sz w:val="18"/>
          <w:szCs w:val="18"/>
        </w:rPr>
      </w:pPr>
      <w:r>
        <w:rPr>
          <w:rStyle w:val="a8"/>
          <w:sz w:val="18"/>
          <w:szCs w:val="18"/>
        </w:rPr>
        <w:footnoteRef/>
      </w:r>
      <w:r>
        <w:rPr>
          <w:sz w:val="18"/>
          <w:szCs w:val="18"/>
        </w:rPr>
        <w:t xml:space="preserve"> </w:t>
      </w:r>
      <w:r w:rsidRPr="00BB036B">
        <w:t>Применяется, если Договор заключен с иностранным лицом, в случаях, установленных ст.147 НК РФ, с учетом положений п.1 ст.161 НК РФ.</w:t>
      </w:r>
    </w:p>
  </w:footnote>
  <w:footnote w:id="31">
    <w:p w14:paraId="3CF76ED5" w14:textId="37AE053E" w:rsidR="00452497" w:rsidRDefault="00452497" w:rsidP="00A03E9C">
      <w:pPr>
        <w:pStyle w:val="a6"/>
        <w:jc w:val="both"/>
        <w:rPr>
          <w:sz w:val="18"/>
          <w:szCs w:val="18"/>
        </w:rPr>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D20367">
        <w:rPr>
          <w:sz w:val="18"/>
          <w:szCs w:val="18"/>
        </w:rPr>
        <w:t>является плательщиком НДС</w:t>
      </w:r>
      <w:r>
        <w:rPr>
          <w:sz w:val="18"/>
          <w:szCs w:val="18"/>
        </w:rPr>
        <w:t xml:space="preserve">, «НДС не облагается на основании </w:t>
      </w:r>
      <w:proofErr w:type="spellStart"/>
      <w:r>
        <w:rPr>
          <w:sz w:val="18"/>
          <w:szCs w:val="18"/>
        </w:rPr>
        <w:t>пп</w:t>
      </w:r>
      <w:proofErr w:type="spellEnd"/>
      <w:r>
        <w:rPr>
          <w:sz w:val="18"/>
          <w:szCs w:val="18"/>
        </w:rPr>
        <w:t>.___п._____</w:t>
      </w:r>
      <w:proofErr w:type="spellStart"/>
      <w:r>
        <w:rPr>
          <w:sz w:val="18"/>
          <w:szCs w:val="18"/>
        </w:rPr>
        <w:t>ст</w:t>
      </w:r>
      <w:proofErr w:type="spellEnd"/>
      <w:r>
        <w:rPr>
          <w:sz w:val="18"/>
          <w:szCs w:val="18"/>
        </w:rPr>
        <w:t>.______ Налогового Кодекса Российской Федерации», если Поставщик не признается плательщиком НДС или освобожден от уплаты НДС).</w:t>
      </w:r>
    </w:p>
  </w:footnote>
  <w:footnote w:id="32">
    <w:p w14:paraId="7B63AF3A" w14:textId="77777777" w:rsidR="00452497" w:rsidRDefault="00452497" w:rsidP="00A03E9C">
      <w:pPr>
        <w:pStyle w:val="a6"/>
        <w:jc w:val="both"/>
      </w:pPr>
      <w:r>
        <w:rPr>
          <w:rStyle w:val="a8"/>
          <w:sz w:val="18"/>
          <w:szCs w:val="18"/>
        </w:rPr>
        <w:footnoteRef/>
      </w:r>
      <w:r>
        <w:rPr>
          <w:sz w:val="18"/>
          <w:szCs w:val="18"/>
        </w:rPr>
        <w:t xml:space="preserve"> Указываются отчетные документы в соответствии с условиями Договора.</w:t>
      </w:r>
    </w:p>
  </w:footnote>
  <w:footnote w:id="33">
    <w:p w14:paraId="3A4639B5" w14:textId="77777777" w:rsidR="00452497" w:rsidRPr="00A8356D" w:rsidRDefault="00452497" w:rsidP="00452497">
      <w:pPr>
        <w:pStyle w:val="a6"/>
        <w:jc w:val="both"/>
      </w:pPr>
      <w:r w:rsidRPr="00A8356D">
        <w:rPr>
          <w:rStyle w:val="a8"/>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4">
    <w:p w14:paraId="3320B57D" w14:textId="77777777" w:rsidR="00452497" w:rsidRPr="00A8356D" w:rsidRDefault="00452497" w:rsidP="00452497">
      <w:pPr>
        <w:pStyle w:val="a6"/>
      </w:pPr>
      <w:r w:rsidRPr="00A8356D">
        <w:rPr>
          <w:rStyle w:val="a8"/>
        </w:rPr>
        <w:footnoteRef/>
      </w:r>
      <w:r w:rsidRPr="00A8356D">
        <w:t xml:space="preserve"> Указать наименование контрагента.</w:t>
      </w:r>
    </w:p>
  </w:footnote>
  <w:footnote w:id="35">
    <w:p w14:paraId="08DF42FF" w14:textId="77777777" w:rsidR="00452497" w:rsidRPr="00A8356D" w:rsidRDefault="00452497" w:rsidP="00452497">
      <w:pPr>
        <w:pStyle w:val="a6"/>
      </w:pPr>
      <w:r w:rsidRPr="00A8356D">
        <w:rPr>
          <w:rStyle w:val="a8"/>
        </w:rPr>
        <w:footnoteRef/>
      </w:r>
      <w:r w:rsidRPr="00A8356D">
        <w:t xml:space="preserve"> Указать порядок направления уведомления.</w:t>
      </w:r>
    </w:p>
  </w:footnote>
  <w:footnote w:id="36">
    <w:p w14:paraId="7819E828" w14:textId="77777777" w:rsidR="00A14CCA" w:rsidRPr="00851704" w:rsidRDefault="00A14CCA" w:rsidP="00A14CCA">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37">
    <w:p w14:paraId="14EC373A" w14:textId="77777777" w:rsidR="00A14CCA" w:rsidRDefault="00A14CCA" w:rsidP="00A14CCA">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14:paraId="013e5029">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14:paraId="69030a8b">
        <w:pPr>
          <w:pStyle w:val="a0"/>
          <w:jc w:val="center"/>
        </w:pPr>
        <w:r>
          <w:fldChar w:fldCharType="begin" w:fldLock="false"/>
          <w:instrText xml:space="preserve">PAGE</w:instrText>
          <w:fldChar w:fldCharType="separate"/>
        </w:r>
        <w:r>
          <w:t>1</w:t>
        </w:r>
        <w:r>
          <w:fldChar w:fldCharType="end"/>
        </w:r>
      </w:p>
    </w:sdtContent>
  </w:sdt>
  <w:p w14:paraId="34b86817">
    <w:pPr>
      <w:pStyle w:val="a0"/>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27b477b"/>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
    <w:nsid w:val="08d03153"/>
    <w:multiLevelType w:val="multilevel"/>
    <w:name w:val="l0"/>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e85538"/>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
    <w:nsid w:val="0c584d5b"/>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c961b95"/>
    <w:multiLevelType w:val="multilevel"/>
    <w:name w:val="l0"/>
    <w:lvl w:ilvl="0">
      <w:start w:val="1"/>
      <w:numFmt w:val="decimal"/>
      <w:lvlText w:val="%1."/>
      <w:lvlJc w:val="left"/>
      <w:pStyle w:val="LBGovstyle1doczillaStyle1"/>
      <w:pPr>
        <w:ind w:hanging="720"/>
      </w:pPr>
    </w:lvl>
    <w:lvl w:ilvl="1">
      <w:start w:val="1"/>
      <w:numFmt w:val="decimal"/>
      <w:lvlText w:val="%1.%2."/>
      <w:lvlJc w:val="left"/>
      <w:pStyle w:val="LBGovstyle2doczillaStyle1"/>
      <w:pPr>
        <w:ind w:left="720" w:hanging="720"/>
      </w:pPr>
    </w:lvl>
    <w:lvl w:ilvl="2">
      <w:start w:val="1"/>
      <w:numFmt w:val="decimal"/>
      <w:lvlText w:val="%1.%2.%3."/>
      <w:lvlJc w:val="left"/>
      <w:pStyle w:val="LBGovstyle3doczillaStyle1"/>
      <w:pPr>
        <w:ind w:left="720" w:hanging="720"/>
      </w:pPr>
    </w:lvl>
    <w:lvl w:ilvl="3">
      <w:start w:val="1"/>
      <w:numFmt w:val="decimal"/>
      <w:lvlText w:val="%1.%2.%3.%4."/>
      <w:lvlJc w:val="left"/>
      <w:pStyle w:val="LBGovstyle4doczillaStyle1"/>
      <w:pPr>
        <w:ind w:left="720" w:hanging="720"/>
      </w:pPr>
    </w:lvl>
    <w:lvl w:ilvl="4">
      <w:start w:val="1"/>
      <w:numFmt w:val="decimal"/>
      <w:lvlText w:val="(%5)"/>
      <w:lvlJc w:val="left"/>
      <w:pStyle w:val="LBGovstyle5doczillaStyle1"/>
      <w:pPr>
        <w:ind w:left="1440" w:hanging="720"/>
      </w:pPr>
    </w:lvl>
    <w:lvl w:ilvl="5">
      <w:start w:val="1"/>
      <w:numFmt w:val="bullet"/>
      <w:lvlText w:val=""/>
      <w:lvlJc w:val="left"/>
      <w:pPr>
        <w:ind w:left="1440" w:hanging="720"/>
      </w:pPr>
      <w:rPr>
        <w:rFonts w:ascii="Symbol" w:hAnsi="Symbol"/>
      </w:rPr>
    </w:lvl>
    <w:lvl w:ilvl="6">
      <w:start w:val="1"/>
      <w:numFmt w:val="bullet"/>
      <w:lvlText w:val=""/>
      <w:lvlJc w:val="left"/>
      <w:pStyle w:val="LBGovstyle6doczillaStyle1"/>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
    <w:nsid w:val="0d1b717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
    <w:nsid w:val="0dc0391f"/>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0925cba"/>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aae2919"/>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0c67c90"/>
    <w:multiLevelType w:val="multilevel"/>
    <w:lvl w:ilvl="0">
      <w:start w:val="1"/>
      <w:numFmt w:val="decimal"/>
      <w:lvlText w:val="%1."/>
      <w:lvlJc w:val="left"/>
      <w:pPr>
        <w:ind w:left="851" w:hanging="851"/>
      </w:pPr>
      <w:rPr>
        <w:b/>
        <w:i w:val="false"/>
      </w:rPr>
    </w:lvl>
    <w:lvl w:ilvl="1">
      <w:start w:val="1"/>
      <w:numFmt w:val="decimal"/>
      <w:lvlText w:val="%1.%2."/>
      <w:lvlJc w:val="left"/>
      <w:pPr>
        <w:ind w:left="851" w:hanging="851"/>
      </w:pPr>
      <w:rPr>
        <w:b w:val="false"/>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ind w:left="851" w:hanging="851"/>
        <w:tabs>
          <w:tab w:val="num" w:pos="5670"/>
        </w:tabs>
      </w:pPr>
    </w:lvl>
    <w:lvl w:ilvl="5">
      <w:start w:val="1"/>
      <w:numFmt w:val="bullet"/>
      <w:lvlText w:val=""/>
      <w:lvlJc w:val="left"/>
      <w:pPr>
        <w:ind w:left="851" w:hanging="851"/>
      </w:pPr>
      <w:rPr>
        <w:rFonts w:ascii="Symbol" w:hAnsi="Symbol"/>
      </w:rPr>
    </w:lvl>
    <w:lvl w:ilvl="6">
      <w:start w:val="1"/>
      <w:numFmt w:val="bullet"/>
      <w:lvlText w:val=""/>
      <w:lvlJc w:val="left"/>
      <w:pStyle w:val="LBGovstyle6"/>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0">
    <w:nsid w:val="2366375f"/>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264e30af"/>
    <w:multiLevelType w:val="multilevel"/>
    <w:lvl w:ilvl="0">
      <w:start w:val="1"/>
      <w:numFmt w:val="decimal"/>
      <w:lvlText w:val="%1."/>
      <w:lvlJc w:val="left"/>
      <w:pStyle w:val="LBGovstyle1"/>
      <w:pPr>
        <w:ind w:left="0" w:firstLine="0"/>
      </w:pPr>
      <w:rPr>
        <w:b/>
      </w:rPr>
    </w:lvl>
    <w:lvl w:ilvl="1">
      <w:start w:val="1"/>
      <w:numFmt w:val="decimal"/>
      <w:lvlText w:val="%1.%2."/>
      <w:lvlJc w:val="left"/>
      <w:pStyle w:val="LBGovstyle2"/>
      <w:pPr>
        <w:ind w:left="0" w:firstLine="720"/>
      </w:pPr>
      <w:rPr>
        <w:b w:val="false"/>
        <w:i w:val="false"/>
        <w:color w:val="auto"/>
        <w:sz w:val="24"/>
        <w:rFonts w:ascii="Times New Roman" w:hAnsi="Times New Roman"/>
        <w:lang w:val="ru-RU"/>
      </w:rPr>
    </w:lvl>
    <w:lvl w:ilvl="2">
      <w:start w:val="1"/>
      <w:numFmt w:val="decimal"/>
      <w:lvlText w:val="%1.%2.%3."/>
      <w:lvlJc w:val="left"/>
      <w:pStyle w:val="LBGovstyle3"/>
      <w:pPr>
        <w:ind w:left="0" w:firstLine="720"/>
      </w:pPr>
    </w:lvl>
    <w:lvl w:ilvl="3">
      <w:start w:val="1"/>
      <w:numFmt w:val="decimal"/>
      <w:lvlText w:val="%1.%2.%3.%4."/>
      <w:lvlJc w:val="left"/>
      <w:pStyle w:val="LBGovstyle4"/>
      <w:pPr>
        <w:ind w:left="0" w:firstLine="720"/>
      </w:pPr>
    </w:lvl>
    <w:lvl w:ilvl="4">
      <w:start w:val="1"/>
      <w:numFmt w:val="lowerRoman"/>
      <w:lvlText w:val="(%5)"/>
      <w:lvlJc w:val="left"/>
      <w:pStyle w:val="LBGovstyle5"/>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9c3f30"/>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2005e2"/>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2c75398a"/>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e407ea8"/>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6">
    <w:nsid w:val="38a96805"/>
    <w:multiLevelType w:val="multilevel"/>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ae64cb2"/>
    <w:multiLevelType w:val="multilevel"/>
    <w:styleLink w:val="2"/>
    <w:lvl w:ilvl="0">
      <w:start w:val="1"/>
      <w:numFmt w:val="decimal"/>
      <w:lvlText w:val="%1."/>
      <w:lvlJc w:val="left"/>
      <w:pPr>
        <w:ind w:left="720" w:hanging="720"/>
        <w:tabs>
          <w:tab w:val="num" w:pos="720"/>
        </w:tabs>
      </w:pPr>
    </w:lvl>
    <w:lvl w:ilvl="1">
      <w:start w:val="1"/>
      <w:numFmt w:val="decimal"/>
      <w:lvlText w:val="%1.%2"/>
      <w:lvlJc w:val="left"/>
      <w:pPr>
        <w:ind w:left="720" w:hanging="720"/>
        <w:tabs>
          <w:tab w:val="num" w:pos="720"/>
        </w:tabs>
      </w:pPr>
    </w:lvl>
    <w:lvl w:ilvl="2">
      <w:start w:val="1"/>
      <w:numFmt w:val="lowerLetter"/>
      <w:lvlText w:val="(%3)"/>
      <w:lvlJc w:val="left"/>
      <w:pPr>
        <w:ind w:left="1440" w:hanging="720"/>
        <w:tabs>
          <w:tab w:val="num" w:pos="1440"/>
        </w:tabs>
      </w:pPr>
    </w:lvl>
    <w:lvl w:ilvl="3">
      <w:start w:val="1"/>
      <w:numFmt w:val="lowerRoman"/>
      <w:lvlText w:val="(%4)"/>
      <w:lvlJc w:val="left"/>
      <w:pPr>
        <w:ind w:left="3981" w:hanging="720"/>
        <w:tabs>
          <w:tab w:val="num" w:pos="3981"/>
        </w:tabs>
      </w:pPr>
    </w:lvl>
    <w:lvl w:ilvl="4">
      <w:start w:val="1"/>
      <w:numFmt w:val="upperLetter"/>
      <w:lvlText w:val="(%5)"/>
      <w:lvlJc w:val="left"/>
      <w:pPr>
        <w:ind w:left="2880" w:hanging="720"/>
        <w:tabs>
          <w:tab w:val="num" w:pos="2880"/>
        </w:tabs>
      </w:pPr>
    </w:lvl>
    <w:lvl w:ilvl="5">
      <w:start w:val="1"/>
      <w:numFmt w:val="upperLetter"/>
      <w:lvlText w:val="(%6)"/>
      <w:lvlJc w:val="left"/>
      <w:pPr>
        <w:ind w:left="3600" w:hanging="720"/>
        <w:tabs>
          <w:tab w:val="num" w:pos="3600"/>
        </w:tabs>
      </w:pPr>
    </w:lvl>
    <w:lvl w:ilvl="6">
      <w:start w:val="1"/>
      <w:numFmt w:val="upperRoman"/>
      <w:lvlText w:val="(%7)"/>
      <w:lvlJc w:val="left"/>
      <w:pPr>
        <w:ind w:left="4321" w:hanging="721"/>
        <w:tabs>
          <w:tab w:val="num" w:pos="4321"/>
        </w:tabs>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3f781511"/>
    <w:multiLevelType w:val="multilevel"/>
    <w:lvl w:ilvl="0">
      <w:start w:val="1"/>
      <w:numFmt w:val="decimal"/>
      <w:lvlText w:val="%1."/>
      <w:lvlJc w:val="left"/>
      <w:pStyle w:val="LBSimple1"/>
      <w:pPr>
        <w:ind w:left="567" w:hanging="567"/>
      </w:pPr>
    </w:lvl>
    <w:lvl w:ilvl="1">
      <w:start w:val="1"/>
      <w:numFmt w:val="lowerLetter"/>
      <w:lvlText w:val="%2)"/>
      <w:lvlJc w:val="left"/>
      <w:pStyle w:val="LBSimple2"/>
      <w:pPr>
        <w:ind w:left="1440" w:hanging="589"/>
      </w:pPr>
    </w:lvl>
    <w:lvl w:ilvl="2">
      <w:start w:val="1"/>
      <w:numFmt w:val="lowerRoman"/>
      <w:lvlText w:val="%3)"/>
      <w:lvlJc w:val="left"/>
      <w:pStyle w:val="LBSimple3"/>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a72da5"/>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20">
    <w:nsid w:val="50fa3da6"/>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1">
    <w:nsid w:val="53897273"/>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22">
    <w:nsid w:val="540101e4"/>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46a2544"/>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4">
    <w:nsid w:val="547a0433"/>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25">
    <w:nsid w:val="6e9e7d88"/>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6">
    <w:nsid w:val="6f6a0e61"/>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27">
    <w:nsid w:val="73474d39"/>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3e72f91"/>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75e1056"/>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78572c6"/>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1">
    <w:nsid w:val="7a724302"/>
    <w:multiLevelType w:val="hybridMultilevel"/>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nsid w:val="7b2e69d8"/>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3">
    <w:nsid w:val="7b4d06fa"/>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7bf253f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5">
    <w:nsid w:val="7ff06af8"/>
    <w:multiLevelType w:val="multilevel"/>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
    <w:abstractNumId w:val="35"/>
  </w:num>
  <w:num w:numId="3">
    <w:abstractNumId w:val="31"/>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5">
    <w:abstractNumId w:val="11"/>
  </w:num>
  <w:num w:numId="6">
    <w:abstractNumId w:val="24"/>
  </w:num>
  <w:num w:numId="7">
    <w:abstractNumId w:val="27"/>
  </w:num>
  <w:num w:numId="8">
    <w:abstractNumId w:val="13"/>
  </w:num>
  <w:num w:numId="9">
    <w:abstractNumId w:val="20"/>
  </w:num>
  <w:num w:numId="10">
    <w:abstractNumId w:val="25"/>
  </w:num>
  <w:num w:numId="11">
    <w:abstractNumId w:val="21"/>
  </w:num>
  <w:num w:numId="12">
    <w:abstractNumId w:val="0"/>
  </w:num>
  <w:num w:numId="13">
    <w:abstractNumId w:val="19"/>
  </w:num>
  <w:num w:numId="14">
    <w:abstractNumId w:val="17"/>
  </w:num>
  <w:num w:numId="15">
    <w:abstractNumId w:val="15"/>
  </w:num>
  <w:num w:numId="16">
    <w:abstractNumId w:val="5"/>
  </w:num>
  <w:num w:numId="17">
    <w:abstractNumId w:val="2"/>
  </w:num>
  <w:num w:numId="18">
    <w:abstractNumId w:val="7"/>
  </w:num>
  <w:num w:numId="19">
    <w:abstractNumId w:val="14"/>
  </w:num>
  <w:num w:numId="20">
    <w:abstractNumId w:val="23"/>
  </w:num>
  <w:num w:numId="21">
    <w:abstractNumId w:val="3"/>
  </w:num>
  <w:num w:numId="22">
    <w:abstractNumId w:val="33"/>
  </w:num>
  <w:num w:numId="23">
    <w:abstractNumId w:val="32"/>
  </w:num>
  <w:num w:numId="24">
    <w:abstractNumId w:val="34"/>
  </w:num>
  <w:num w:numId="25">
    <w:abstractNumId w:val="18"/>
  </w:num>
  <w:num w:numId="26">
    <w:abstractNumId w:val="29"/>
  </w:num>
  <w:num w:numId="27">
    <w:abstractNumId w:val="28"/>
  </w:num>
  <w:num w:numId="28">
    <w:abstractNumId w:val="26"/>
  </w:num>
  <w:num w:numId="29">
    <w:abstractNumId w:val="9"/>
  </w:num>
  <w:num w:numId="30">
    <w:abstractNumId w:val="4"/>
  </w:num>
  <w:num w:numId="31">
    <w:abstractNumId w:val="11"/>
    <w:lvlOverride w:ilvl="0">
      <w:startOverride w:val="1"/>
      <w:lvl w:ilvl="0">
        <w:start w:val="1"/>
        <w:numFmt w:val="decimal"/>
        <w:lvlText w:val=""/>
        <w:lvlJc w:val="left"/>
        <w:pStyle w:val="LBGovstyle1"/>
      </w:lvl>
    </w:lvlOverride>
    <w:lvlOverride w:ilvl="1">
      <w:startOverride w:val="1"/>
      <w:lvl w:ilvl="1">
        <w:start w:val="1"/>
        <w:numFmt w:val="decimal"/>
        <w:lvlText w:val=""/>
        <w:lvlJc w:val="left"/>
        <w:pStyle w:val="LBGovstyle2"/>
      </w:lvl>
    </w:lvlOverride>
    <w:lvlOverride w:ilvl="2">
      <w:startOverride w:val="1"/>
      <w:lvl w:ilvl="2">
        <w:start w:val="1"/>
        <w:numFmt w:val="decimal"/>
        <w:lvlText w:val=""/>
        <w:lvlJc w:val="left"/>
        <w:pStyle w:val="LBGovstyle3"/>
      </w:lvl>
    </w:lvlOverride>
    <w:lvlOverride w:ilvl="3">
      <w:startOverride w:val="1"/>
      <w:lvl w:ilvl="3">
        <w:start w:val="1"/>
        <w:numFmt w:val="decimal"/>
        <w:lvlText w:val=""/>
        <w:lvlJc w:val="left"/>
        <w:pStyle w:val="LBGovstyle4"/>
      </w:lvl>
    </w:lvlOverride>
    <w:lvlOverride w:ilvl="4">
      <w:startOverride w:val="1"/>
      <w:lvl w:ilvl="4">
        <w:start w:val="1"/>
        <w:numFmt w:val="decimal"/>
        <w:lvlText w:val=""/>
        <w:lvlJc w:val="left"/>
        <w:pStyle w:val="LBGovstyle5"/>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3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abstractNumId w:val="3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4">
    <w:abstractNumId w:val="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5">
    <w:abstractNumId w:val="6"/>
  </w:num>
  <w:num w:numId="36">
    <w:abstractNumId w:val="22"/>
  </w:num>
  <w:num w:numId="37">
    <w:abstractNumId w:val="30"/>
  </w:num>
  <w:num w:numId="38">
    <w:abstractNumId w:val="1"/>
  </w:num>
  <w:num w:numId="39">
    <w:abstractNumId w:val="12"/>
  </w:num>
  <w:num w:numId="40">
    <w:abstractNumId w:val="1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41">
    <w:abstractNumId w:val="11"/>
  </w:num>
</w:numbering>
</file>

<file path=word/people.xml><?xml version="1.0" encoding="utf-8"?>
<w15:peopl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09"/>
  <w:zoom w:percent="130"/>
  <w:proofState w:spelling="clean" w:grammar="clea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67"/>
    <w:rsid w:val="00001451"/>
    <w:rsid w:val="00001E67"/>
    <w:rsid w:val="0000273D"/>
    <w:rsid w:val="000062BA"/>
    <w:rsid w:val="00013E35"/>
    <w:rsid w:val="00017FA6"/>
    <w:rsid w:val="00020E42"/>
    <w:rsid w:val="000219B4"/>
    <w:rsid w:val="00023FB7"/>
    <w:rsid w:val="000261BD"/>
    <w:rsid w:val="00027F35"/>
    <w:rsid w:val="0003070D"/>
    <w:rsid w:val="00043710"/>
    <w:rsid w:val="00051ADC"/>
    <w:rsid w:val="00051C59"/>
    <w:rsid w:val="00052CC0"/>
    <w:rsid w:val="00052D6C"/>
    <w:rsid w:val="0008039B"/>
    <w:rsid w:val="00081189"/>
    <w:rsid w:val="00081265"/>
    <w:rsid w:val="00083D0D"/>
    <w:rsid w:val="00085871"/>
    <w:rsid w:val="0009190E"/>
    <w:rsid w:val="000A4603"/>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1B5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D1352"/>
    <w:rsid w:val="001D4EA8"/>
    <w:rsid w:val="001D7083"/>
    <w:rsid w:val="001E1098"/>
    <w:rsid w:val="001E1F11"/>
    <w:rsid w:val="00204BD5"/>
    <w:rsid w:val="00206D22"/>
    <w:rsid w:val="00207602"/>
    <w:rsid w:val="00207773"/>
    <w:rsid w:val="002105FB"/>
    <w:rsid w:val="00212542"/>
    <w:rsid w:val="00213E44"/>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1158"/>
    <w:rsid w:val="002B7336"/>
    <w:rsid w:val="002B79C2"/>
    <w:rsid w:val="002C331F"/>
    <w:rsid w:val="002C7C41"/>
    <w:rsid w:val="002D1CB2"/>
    <w:rsid w:val="002D3D54"/>
    <w:rsid w:val="002D4089"/>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0DA7"/>
    <w:rsid w:val="00342323"/>
    <w:rsid w:val="00344270"/>
    <w:rsid w:val="00344EF4"/>
    <w:rsid w:val="003475D3"/>
    <w:rsid w:val="00351E0B"/>
    <w:rsid w:val="00356DFA"/>
    <w:rsid w:val="00357F3C"/>
    <w:rsid w:val="00361A18"/>
    <w:rsid w:val="00362981"/>
    <w:rsid w:val="003659E0"/>
    <w:rsid w:val="00370233"/>
    <w:rsid w:val="003706A5"/>
    <w:rsid w:val="003742E4"/>
    <w:rsid w:val="00375D1F"/>
    <w:rsid w:val="003834C8"/>
    <w:rsid w:val="003849D4"/>
    <w:rsid w:val="00384AC6"/>
    <w:rsid w:val="003911D2"/>
    <w:rsid w:val="00392493"/>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07984"/>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2497"/>
    <w:rsid w:val="0045522F"/>
    <w:rsid w:val="00460E99"/>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51B"/>
    <w:rsid w:val="004D2E6D"/>
    <w:rsid w:val="004D6BFA"/>
    <w:rsid w:val="004D7BAE"/>
    <w:rsid w:val="004E185B"/>
    <w:rsid w:val="004E37F6"/>
    <w:rsid w:val="004F04D2"/>
    <w:rsid w:val="004F1192"/>
    <w:rsid w:val="004F6C03"/>
    <w:rsid w:val="00505790"/>
    <w:rsid w:val="00505C16"/>
    <w:rsid w:val="0051074E"/>
    <w:rsid w:val="00512B9A"/>
    <w:rsid w:val="00515186"/>
    <w:rsid w:val="0051565D"/>
    <w:rsid w:val="005200BC"/>
    <w:rsid w:val="0052623F"/>
    <w:rsid w:val="00527C6C"/>
    <w:rsid w:val="005339AB"/>
    <w:rsid w:val="00534AA3"/>
    <w:rsid w:val="00540880"/>
    <w:rsid w:val="0054092F"/>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358A"/>
    <w:rsid w:val="005C4EC1"/>
    <w:rsid w:val="005C5126"/>
    <w:rsid w:val="005D4089"/>
    <w:rsid w:val="005D5AB6"/>
    <w:rsid w:val="005E2323"/>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2FA0"/>
    <w:rsid w:val="00660630"/>
    <w:rsid w:val="00661D85"/>
    <w:rsid w:val="006633EC"/>
    <w:rsid w:val="00663E89"/>
    <w:rsid w:val="00664DF1"/>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1E9"/>
    <w:rsid w:val="006D6F73"/>
    <w:rsid w:val="006E04DB"/>
    <w:rsid w:val="006E3601"/>
    <w:rsid w:val="006E3A35"/>
    <w:rsid w:val="006E4214"/>
    <w:rsid w:val="006F08A0"/>
    <w:rsid w:val="006F0AD7"/>
    <w:rsid w:val="006F3CEC"/>
    <w:rsid w:val="006F4E37"/>
    <w:rsid w:val="006F750C"/>
    <w:rsid w:val="00702D75"/>
    <w:rsid w:val="00703F24"/>
    <w:rsid w:val="00704740"/>
    <w:rsid w:val="007070E7"/>
    <w:rsid w:val="007146CC"/>
    <w:rsid w:val="00723550"/>
    <w:rsid w:val="00723959"/>
    <w:rsid w:val="007244FE"/>
    <w:rsid w:val="0072473D"/>
    <w:rsid w:val="00724CD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1A1F"/>
    <w:rsid w:val="0078253C"/>
    <w:rsid w:val="00790A15"/>
    <w:rsid w:val="007A1598"/>
    <w:rsid w:val="007A188A"/>
    <w:rsid w:val="007A44A6"/>
    <w:rsid w:val="007B3A43"/>
    <w:rsid w:val="007C150D"/>
    <w:rsid w:val="007C6AE4"/>
    <w:rsid w:val="007D175D"/>
    <w:rsid w:val="007D18E6"/>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277"/>
    <w:rsid w:val="00873462"/>
    <w:rsid w:val="008753DC"/>
    <w:rsid w:val="00883325"/>
    <w:rsid w:val="00894EF7"/>
    <w:rsid w:val="008A3280"/>
    <w:rsid w:val="008B00F7"/>
    <w:rsid w:val="008B0120"/>
    <w:rsid w:val="008B089A"/>
    <w:rsid w:val="008B7692"/>
    <w:rsid w:val="008C5E6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03F4"/>
    <w:rsid w:val="0093393D"/>
    <w:rsid w:val="0093395B"/>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497E"/>
    <w:rsid w:val="009A578A"/>
    <w:rsid w:val="009B0CAC"/>
    <w:rsid w:val="009B13E8"/>
    <w:rsid w:val="009B2F26"/>
    <w:rsid w:val="009B775C"/>
    <w:rsid w:val="009C0F40"/>
    <w:rsid w:val="009C11B0"/>
    <w:rsid w:val="009C23CE"/>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3E9C"/>
    <w:rsid w:val="00A14335"/>
    <w:rsid w:val="00A14AFE"/>
    <w:rsid w:val="00A14CCA"/>
    <w:rsid w:val="00A167C2"/>
    <w:rsid w:val="00A23044"/>
    <w:rsid w:val="00A3690E"/>
    <w:rsid w:val="00A378A5"/>
    <w:rsid w:val="00A40371"/>
    <w:rsid w:val="00A406C2"/>
    <w:rsid w:val="00A41E8B"/>
    <w:rsid w:val="00A45118"/>
    <w:rsid w:val="00A472A4"/>
    <w:rsid w:val="00A47AF7"/>
    <w:rsid w:val="00A50BD6"/>
    <w:rsid w:val="00A522ED"/>
    <w:rsid w:val="00A7165D"/>
    <w:rsid w:val="00A77C9D"/>
    <w:rsid w:val="00A82B3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5AB6"/>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5D25"/>
    <w:rsid w:val="00B76609"/>
    <w:rsid w:val="00B80575"/>
    <w:rsid w:val="00B80E79"/>
    <w:rsid w:val="00B85649"/>
    <w:rsid w:val="00B92DF8"/>
    <w:rsid w:val="00BA6785"/>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07C62"/>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6672"/>
    <w:rsid w:val="00CA20FD"/>
    <w:rsid w:val="00CA22D2"/>
    <w:rsid w:val="00CA2637"/>
    <w:rsid w:val="00CB4059"/>
    <w:rsid w:val="00CC13E9"/>
    <w:rsid w:val="00CC66FB"/>
    <w:rsid w:val="00CC6727"/>
    <w:rsid w:val="00CC6A23"/>
    <w:rsid w:val="00CD137F"/>
    <w:rsid w:val="00CD17B6"/>
    <w:rsid w:val="00CD2410"/>
    <w:rsid w:val="00CD60AD"/>
    <w:rsid w:val="00CE05AB"/>
    <w:rsid w:val="00CE0A4A"/>
    <w:rsid w:val="00CE7082"/>
    <w:rsid w:val="00CE7B5E"/>
    <w:rsid w:val="00CF31B6"/>
    <w:rsid w:val="00CF79D2"/>
    <w:rsid w:val="00D03F0D"/>
    <w:rsid w:val="00D075EA"/>
    <w:rsid w:val="00D1116E"/>
    <w:rsid w:val="00D11705"/>
    <w:rsid w:val="00D11F91"/>
    <w:rsid w:val="00D16EF9"/>
    <w:rsid w:val="00D17DA9"/>
    <w:rsid w:val="00D201B2"/>
    <w:rsid w:val="00D20367"/>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90BBC"/>
    <w:rsid w:val="00D97233"/>
    <w:rsid w:val="00DA1BA8"/>
    <w:rsid w:val="00DA2481"/>
    <w:rsid w:val="00DA3BF0"/>
    <w:rsid w:val="00DB67C5"/>
    <w:rsid w:val="00DB7120"/>
    <w:rsid w:val="00DB7D8E"/>
    <w:rsid w:val="00DC2908"/>
    <w:rsid w:val="00DC2E25"/>
    <w:rsid w:val="00DC4ED2"/>
    <w:rsid w:val="00DD2E4F"/>
    <w:rsid w:val="00DD3D50"/>
    <w:rsid w:val="00DD6117"/>
    <w:rsid w:val="00DD767C"/>
    <w:rsid w:val="00DE1227"/>
    <w:rsid w:val="00DE20F0"/>
    <w:rsid w:val="00DE47F4"/>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6904"/>
    <w:rsid w:val="00E36027"/>
    <w:rsid w:val="00E36B68"/>
    <w:rsid w:val="00E46CDE"/>
    <w:rsid w:val="00E477A2"/>
    <w:rsid w:val="00E51951"/>
    <w:rsid w:val="00E54F55"/>
    <w:rsid w:val="00E819A0"/>
    <w:rsid w:val="00E82C2C"/>
    <w:rsid w:val="00E855B9"/>
    <w:rsid w:val="00E85750"/>
    <w:rsid w:val="00E913E1"/>
    <w:rsid w:val="00EB1F01"/>
    <w:rsid w:val="00EC2E13"/>
    <w:rsid w:val="00EC3726"/>
    <w:rsid w:val="00EC4751"/>
    <w:rsid w:val="00ED64EF"/>
    <w:rsid w:val="00EE3B5A"/>
    <w:rsid w:val="00EE71E1"/>
    <w:rsid w:val="00EF0B0F"/>
    <w:rsid w:val="00EF4C9A"/>
    <w:rsid w:val="00EF4F45"/>
    <w:rsid w:val="00F0216F"/>
    <w:rsid w:val="00F131F6"/>
    <w:rsid w:val="00F23F46"/>
    <w:rsid w:val="00F275EC"/>
    <w:rsid w:val="00F32621"/>
    <w:rsid w:val="00F32695"/>
    <w:rsid w:val="00F37BB0"/>
    <w:rsid w:val="00F406CB"/>
    <w:rsid w:val="00F4255D"/>
    <w:rsid w:val="00F447EF"/>
    <w:rsid w:val="00F44D10"/>
    <w:rsid w:val="00F62F3F"/>
    <w:rsid w:val="00F64139"/>
    <w:rsid w:val="00F664C8"/>
    <w:rsid w:val="00F7049A"/>
    <w:rsid w:val="00F7234A"/>
    <w:rsid w:val="00F73747"/>
    <w:rsid w:val="00F75B14"/>
    <w:rsid w:val="00F764D2"/>
    <w:rsid w:val="00F77901"/>
    <w:rsid w:val="00F8038E"/>
    <w:rsid w:val="00F81221"/>
    <w:rsid w:val="00F83CA0"/>
    <w:rsid w:val="00F87FD4"/>
    <w:rsid w:val="00F94FA4"/>
    <w:rsid w:val="00FA33D9"/>
    <w:rsid w:val="00FA6BFE"/>
    <w:rsid w:val="00FA7574"/>
    <w:rsid w:val="00FB4801"/>
    <w:rsid w:val="00FB6802"/>
    <w:rsid w:val="00FC4887"/>
    <w:rsid w:val="00FC72C7"/>
    <w:rsid w:val="00FD2BE4"/>
    <w:rsid w:val="00FF11C3"/>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doNotIncludeSubdocsInStats/>
  <w:doNotAutoCompressPictures/>
  <w:shapeDefaults>
    <o:shapedefaults xmlns:o="urn:schemas-microsoft-com:office:office" xmlns:ns1="urn:schemas-microsoft-com:vml" ns1:ext="edit" spidmax="1026"/>
    <o:shapelayout xmlns:o="urn:schemas-microsoft-com:office:office" xmlns:ns2="urn:schemas-microsoft-com:vml" ns2:ext="edit">
      <o:idmap ns2:ext="edit" data="1"/>
    </o:shapelayout>
  </w:shapeDefaults>
  <w:decimalSymbol w:val=","/>
  <w:listSeparator w:val=";"/>
  <w14:docId w14:val="484CA34D"/>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Times New Roman" w:hAnsi="Times New Roman"/>
        <w:lang w:val="ru-RU"/>
      </w:rPr>
    </w:rPrDefault>
    <w:pPrDefault>
      <w:pPr>
        <w:spacing w:after="160" w:line="259" w:lineRule="auto"/>
      </w:pPr>
    </w:pPrDefault>
  </w:docDefaults>
  <w:latentStyles w:defUIPriority="99" w:defSemiHidden="0" w:defUnhideWhenUsed="0" w:defQFormat="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customStyle="true" w:styleId="1" w:type="numbering">
    <w:name w:val="Стиль1"/>
    <w:basedOn w:val="a3"/>
    <w:uiPriority w:val="99"/>
    <w:pPr>
      <w:numPr>
        <w:numId w:val="7"/>
      </w:numPr>
    </w:pPr>
  </w:style>
  <w:style w:customStyle="true" w:styleId="2" w:type="numbering">
    <w:name w:val="Стиль2"/>
    <w:basedOn w:val="1"/>
    <w:uiPriority w:val="99"/>
    <w:pPr>
      <w:numPr>
        <w:numId w:val="14"/>
      </w:numPr>
    </w:pPr>
  </w:style>
  <w:style w:styleId="3" w:type="paragraph">
    <w:name w:val="heading 3"/>
    <w:basedOn w:val="a"/>
    <w:link w:val="30"/>
    <w:next w:val="a"/>
    <w:uiPriority w:val="9"/>
    <w:pPr>
      <w:jc w:val="both"/>
      <w:keepNext/>
      <w:ind w:firstLine="720"/>
      <w:spacing w:before="240" w:after="60" w:line="360" w:lineRule="auto"/>
      <w:outlineLvl w:val="2"/>
    </w:pPr>
    <w:rPr>
      <w:b/>
      <w:sz w:val="26"/>
      <w:rFonts w:ascii="Arial" w:hAnsi="Arial"/>
    </w:rPr>
  </w:style>
  <w:style w:styleId="4" w:type="paragraph">
    <w:name w:val="heading 4"/>
    <w:link w:val="40"/>
    <w:uiPriority w:val="9"/>
    <w:semiHidden/>
    <w:pPr>
      <w:jc w:val="both"/>
      <w:ind w:left="3981" w:hanging="720"/>
      <w:spacing w:before="120" w:after="120" w:line="240" w:lineRule="auto"/>
      <w:outlineLvl w:val="3"/>
      <w:tabs>
        <w:tab w:val="num" w:pos="3981"/>
      </w:tabs>
    </w:pPr>
  </w:style>
  <w:style w:styleId="5" w:type="paragraph">
    <w:name w:val="heading 5"/>
    <w:link w:val="50"/>
    <w:uiPriority w:val="9"/>
    <w:semiHidden/>
    <w:pPr>
      <w:jc w:val="both"/>
      <w:ind w:left="2880" w:hanging="720"/>
      <w:spacing w:before="120" w:after="120" w:line="240" w:lineRule="auto"/>
      <w:outlineLvl w:val="4"/>
      <w:tabs>
        <w:tab w:val="num" w:pos="2880"/>
      </w:tabs>
    </w:pPr>
    <w:rPr>
      <w:lang w:val="en-GB"/>
    </w:rPr>
  </w:style>
  <w:style w:styleId="6" w:type="paragraph">
    <w:name w:val="heading 6"/>
    <w:link w:val="60"/>
    <w:next w:val="7"/>
    <w:uiPriority w:val="9"/>
    <w:semiHidden/>
    <w:pPr>
      <w:jc w:val="both"/>
      <w:ind w:left="3600" w:hanging="720"/>
      <w:spacing w:before="120" w:after="120" w:line="240" w:lineRule="auto"/>
      <w:outlineLvl w:val="5"/>
      <w:tabs>
        <w:tab w:val="num" w:pos="3600"/>
      </w:tabs>
    </w:pPr>
  </w:style>
  <w:style w:styleId="7" w:type="paragraph">
    <w:name w:val="heading 7"/>
    <w:link w:val="70"/>
    <w:next w:val="8"/>
    <w:uiPriority w:val="99"/>
    <w:semiHidden/>
    <w:pPr>
      <w:jc w:val="both"/>
      <w:ind w:left="4321" w:hanging="721"/>
      <w:spacing w:before="120" w:after="120" w:line="240" w:lineRule="auto"/>
      <w:outlineLvl w:val="6"/>
      <w:tabs>
        <w:tab w:val="num" w:pos="4321"/>
      </w:tabs>
    </w:pPr>
  </w:style>
  <w:style w:styleId="8" w:type="paragraph">
    <w:name w:val="heading 8"/>
    <w:link w:val="80"/>
    <w:next w:val="a"/>
    <w:uiPriority w:val="99"/>
    <w:semiHidden/>
    <w:pPr>
      <w:jc w:val="both"/>
      <w:keepNext/>
      <w:keepLines/>
      <w:ind w:left="2880" w:hanging="360"/>
      <w:spacing w:before="200" w:after="0" w:line="240" w:lineRule="auto"/>
      <w:outlineLvl w:val="7"/>
    </w:pPr>
  </w:style>
  <w:style w:styleId="9" w:type="paragraph">
    <w:name w:val="heading 9"/>
    <w:basedOn w:val="a"/>
    <w:link w:val="90"/>
    <w:next w:val="a"/>
    <w:uiPriority w:val="99"/>
    <w:semiHidden/>
    <w:pPr>
      <w:jc w:val="both"/>
      <w:keepNext/>
      <w:keepLines/>
      <w:spacing w:before="200" w:after="0" w:line="240" w:lineRule="auto"/>
      <w:outlineLvl w:val="8"/>
    </w:pPr>
    <w:rPr>
      <w:i/>
      <w:color w:val="404040"/>
      <w:sz w:val="20"/>
      <w:rFonts w:ascii="Cambria" w:hAnsi="Cambria"/>
    </w:rPr>
  </w:style>
  <w:style w:styleId="10" w:type="paragraph">
    <w:name w:val="heading 1"/>
    <w:basedOn w:val="a0"/>
    <w:link w:val="11"/>
    <w:next w:val="a"/>
    <w:uiPriority w:val="9"/>
    <w:pPr>
      <w:jc w:val="both"/>
      <w:spacing w:before="120" w:after="120"/>
      <w:outlineLvl w:val="0"/>
    </w:pPr>
    <w:rPr>
      <w:color w:val="636f78"/>
      <w:sz w:val="18"/>
    </w:rPr>
  </w:style>
  <w:style w:customStyle="true" w:styleId="11" w:type="character">
    <w:name w:val="Заголовок 1 Знак"/>
    <w:basedOn w:val="a1"/>
    <w:link w:val="10"/>
    <w:uiPriority w:val="9"/>
    <w:rPr>
      <w:color w:val="636f78"/>
      <w:sz w:val="18"/>
      <w:rFonts w:ascii="Times New Roman" w:hAnsi="Times New Roman"/>
    </w:rPr>
  </w:style>
  <w:style w:customStyle="true" w:styleId="12" w:type="character">
    <w:name w:val="Основной текст Знак1"/>
    <w:rPr>
      <w:color w:val="000000"/>
      <w:sz w:val="28"/>
      <w:rFonts w:ascii="Times New Roman" w:hAnsi="Times New Roman"/>
    </w:rPr>
  </w:style>
  <w:style w:customStyle="true" w:styleId="13" w:type="character">
    <w:name w:val="Текст сноски Знак1"/>
    <w:basedOn w:val="a1"/>
    <w:uiPriority w:val="99"/>
    <w:semiHidden/>
    <w:rPr>
      <w:sz w:val="20"/>
    </w:rPr>
  </w:style>
  <w:style w:customStyle="true" w:styleId="14" w:type="table">
    <w:name w:val="Сетка таблицы1"/>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15" w:type="character">
    <w:name w:val="Основной шрифт абзаца1"/>
  </w:style>
  <w:style w:customStyle="true" w:styleId="16" w:type="table">
    <w:name w:val="Обычная таблица1"/>
    <w:uiPriority w:val="99"/>
    <w:semiHidden/>
    <w:tblPr>
      <w:tblCellMar>
        <w:left w:w="108" w:type="dxa"/>
        <w:top w:w="0" w:type="dxa"/>
        <w:right w:w="108" w:type="dxa"/>
        <w:bottom w:w="0" w:type="dxa"/>
      </w:tblCellMar>
    </w:tblPr>
    <w:pPr>
      <w:spacing w:line="256" w:lineRule="auto"/>
    </w:pPr>
    <w:rPr>
      <w:rFonts w:ascii="Calibri" w:hAnsi="Calibri"/>
    </w:rPr>
  </w:style>
  <w:style w:styleId="20" w:type="paragraph">
    <w:name w:val="heading 2"/>
    <w:link w:val="21"/>
    <w:uiPriority w:val="9"/>
    <w:semiHidden/>
    <w:pPr>
      <w:jc w:val="both"/>
      <w:ind w:left="720" w:hanging="720"/>
      <w:spacing w:before="120" w:after="120" w:line="240" w:lineRule="auto"/>
      <w:outlineLvl w:val="1"/>
      <w:tabs>
        <w:tab w:val="num" w:pos="720"/>
      </w:tabs>
    </w:pPr>
  </w:style>
  <w:style w:customStyle="true" w:styleId="21" w:type="character">
    <w:name w:val="Заголовок 2 Знак"/>
    <w:basedOn w:val="a1"/>
    <w:link w:val="20"/>
    <w:uiPriority w:val="9"/>
    <w:semiHidden/>
  </w:style>
  <w:style w:styleId="22" w:type="paragraph">
    <w:name w:val="Body Text 2"/>
    <w:basedOn w:val="a"/>
    <w:link w:val="23"/>
    <w:uiPriority w:val="99"/>
    <w:pPr>
      <w:jc w:val="both"/>
      <w:spacing w:after="0" w:line="240" w:lineRule="auto"/>
    </w:pPr>
    <w:rPr>
      <w:sz w:val="28"/>
    </w:rPr>
  </w:style>
  <w:style w:customStyle="true" w:styleId="23" w:type="character">
    <w:name w:val="Основной текст 2 Знак"/>
    <w:basedOn w:val="a1"/>
    <w:link w:val="22"/>
    <w:uiPriority w:val="99"/>
    <w:rPr>
      <w:sz w:val="28"/>
      <w:rFonts w:ascii="Times New Roman" w:hAnsi="Times New Roman"/>
    </w:rPr>
  </w:style>
  <w:style w:customStyle="true" w:styleId="24" w:type="table">
    <w:name w:val="Сетка таблицы2"/>
    <w:basedOn w:val="a2"/>
    <w:next w:val="a4"/>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25" w:type="table">
    <w:name w:val="Обычная таблица2"/>
    <w:uiPriority w:val="99"/>
    <w:semiHidden/>
    <w:tblPr>
      <w:tblCellMar>
        <w:left w:w="108" w:type="dxa"/>
        <w:top w:w="0" w:type="dxa"/>
        <w:right w:w="108" w:type="dxa"/>
        <w:bottom w:w="0" w:type="dxa"/>
      </w:tblCellMar>
    </w:tblPr>
    <w:pPr>
      <w:spacing w:line="256" w:lineRule="auto"/>
    </w:pPr>
  </w:style>
  <w:style w:customStyle="true" w:styleId="30" w:type="character">
    <w:name w:val="Заголовок 3 Знак"/>
    <w:basedOn w:val="a1"/>
    <w:link w:val="3"/>
    <w:uiPriority w:val="9"/>
    <w:rPr>
      <w:b/>
      <w:sz w:val="26"/>
      <w:rFonts w:ascii="Arial" w:hAnsi="Arial"/>
    </w:rPr>
  </w:style>
  <w:style w:styleId="31" w:type="paragraph">
    <w:name w:val="Body Text Indent 3"/>
    <w:basedOn w:val="a"/>
    <w:link w:val="32"/>
    <w:uiPriority w:val="99"/>
    <w:semiHidden/>
    <w:pPr>
      <w:ind w:left="283"/>
      <w:spacing w:after="120"/>
    </w:pPr>
    <w:rPr>
      <w:sz w:val="16"/>
    </w:rPr>
  </w:style>
  <w:style w:customStyle="true" w:styleId="32" w:type="character">
    <w:name w:val="Основной текст с отступом 3 Знак"/>
    <w:basedOn w:val="a1"/>
    <w:link w:val="31"/>
    <w:uiPriority w:val="99"/>
    <w:semiHidden/>
    <w:rPr>
      <w:sz w:val="16"/>
    </w:rPr>
  </w:style>
  <w:style w:styleId="33" w:type="paragraph">
    <w:name w:val="Body Text 3"/>
    <w:basedOn w:val="a"/>
    <w:link w:val="34"/>
    <w:uiPriority w:val="99"/>
    <w:semiHidden/>
    <w:pPr>
      <w:jc w:val="both"/>
      <w:spacing w:after="120" w:line="240" w:lineRule="auto"/>
    </w:pPr>
    <w:rPr>
      <w:sz w:val="16"/>
    </w:rPr>
  </w:style>
  <w:style w:customStyle="true" w:styleId="34" w:type="character">
    <w:name w:val="Основной текст 3 Знак"/>
    <w:basedOn w:val="a1"/>
    <w:link w:val="33"/>
    <w:uiPriority w:val="99"/>
    <w:semiHidden/>
    <w:rPr>
      <w:sz w:val="16"/>
    </w:rPr>
  </w:style>
  <w:style w:customStyle="true" w:styleId="35" w:type="table">
    <w:name w:val="Обычная таблица3"/>
    <w:uiPriority w:val="99"/>
    <w:semiHidden/>
    <w:tblPr>
      <w:tblCellMar>
        <w:left w:w="108" w:type="dxa"/>
        <w:top w:w="0" w:type="dxa"/>
        <w:right w:w="108" w:type="dxa"/>
        <w:bottom w:w="0" w:type="dxa"/>
      </w:tblCellMar>
    </w:tblPr>
    <w:pPr>
      <w:spacing w:line="256" w:lineRule="auto"/>
    </w:pPr>
  </w:style>
  <w:style w:customStyle="true" w:styleId="40" w:type="character">
    <w:name w:val="Заголовок 4 Знак"/>
    <w:basedOn w:val="a1"/>
    <w:link w:val="4"/>
    <w:uiPriority w:val="9"/>
    <w:semiHidden/>
  </w:style>
  <w:style w:customStyle="true" w:styleId="50" w:type="character">
    <w:name w:val="Заголовок 5 Знак"/>
    <w:basedOn w:val="a1"/>
    <w:link w:val="5"/>
    <w:uiPriority w:val="9"/>
    <w:semiHidden/>
    <w:rPr>
      <w:lang w:val="en-GB"/>
    </w:rPr>
  </w:style>
  <w:style w:customStyle="true" w:styleId="60" w:type="character">
    <w:name w:val="Заголовок 6 Знак"/>
    <w:basedOn w:val="a1"/>
    <w:link w:val="6"/>
    <w:uiPriority w:val="9"/>
    <w:semiHidden/>
  </w:style>
  <w:style w:customStyle="true" w:styleId="70" w:type="character">
    <w:name w:val="Заголовок 7 Знак"/>
    <w:basedOn w:val="a1"/>
    <w:link w:val="7"/>
    <w:uiPriority w:val="99"/>
    <w:semiHidden/>
  </w:style>
  <w:style w:customStyle="true" w:styleId="80" w:type="character">
    <w:name w:val="Заголовок 8 Знак"/>
    <w:basedOn w:val="a1"/>
    <w:link w:val="8"/>
    <w:uiPriority w:val="99"/>
    <w:semiHidden/>
  </w:style>
  <w:style w:customStyle="true" w:styleId="90" w:type="character">
    <w:name w:val="Заголовок 9 Знак"/>
    <w:basedOn w:val="a1"/>
    <w:link w:val="9"/>
    <w:uiPriority w:val="99"/>
    <w:semiHidden/>
    <w:rPr>
      <w:i/>
      <w:color w:val="404040"/>
      <w:sz w:val="20"/>
      <w:rFonts w:ascii="Cambria" w:hAnsi="Cambria"/>
    </w:rPr>
  </w:style>
  <w:style w:customStyle="true" w:styleId="110" w:type="character">
    <w:name w:val="Заголовок 1 Знак1"/>
    <w:basedOn w:val="a1"/>
    <w:rPr>
      <w:color w:val="013f5a"/>
      <w:sz w:val="32"/>
      <w:rFonts w:ascii="Times New Roman" w:hAnsi="Times New Roman"/>
    </w:rPr>
  </w:style>
  <w:style w:customStyle="true" w:styleId="210" w:type="paragraph">
    <w:name w:val="Основной текст 21"/>
    <w:basedOn w:val="a"/>
    <w:pPr>
      <w:jc w:val="both"/>
      <w:spacing w:after="0" w:line="240" w:lineRule="auto"/>
    </w:pPr>
    <w:rPr>
      <w:i/>
      <w:lang w:val="en-US"/>
    </w:rPr>
  </w:style>
  <w:style w:customStyle="true" w:styleId="310" w:type="paragraph">
    <w:name w:val="Основной текст 31"/>
    <w:basedOn w:val="BodyText4"/>
    <w:uiPriority w:val="99"/>
    <w:semiHidden/>
    <w:pPr>
      <w:ind w:left="1440"/>
    </w:pPr>
  </w:style>
  <w:style w:default="true" w:styleId="a" w:type="paragraph">
    <w:name w:val="Normal"/>
  </w:style>
  <w:style w:default="true" w:styleId="a1" w:type="character">
    <w:name w:val="Default Paragraph Font"/>
    <w:uiPriority w:val="1"/>
    <w:semiHidden/>
  </w:style>
  <w:style w:default="true" w:styleId="a2" w:type="table">
    <w:name w:val="Normal Table"/>
    <w:uiPriority w:val="99"/>
    <w:semiHidden/>
    <w:tblPr>
      <w:tblInd w:w="0" w:type="dxa"/>
      <w:tblCellMar>
        <w:left w:w="108" w:type="dxa"/>
        <w:top w:w="0" w:type="dxa"/>
        <w:right w:w="108" w:type="dxa"/>
        <w:bottom w:w="0" w:type="dxa"/>
      </w:tblCellMar>
    </w:tblPr>
  </w:style>
  <w:style w:default="true" w:styleId="a3" w:type="numbering">
    <w:name w:val="No List"/>
    <w:uiPriority w:val="99"/>
    <w:semiHidden/>
  </w:style>
  <w:style w:customStyle="true" w:styleId="VL" w:type="paragraph">
    <w:name w:val="VL_Заголовок"/>
    <w:basedOn w:val="10"/>
    <w:next w:val="a"/>
    <w:pPr>
      <w:spacing w:before="240" w:after="0"/>
    </w:pPr>
    <w:rPr>
      <w:b/>
      <w:caps/>
      <w:color w:val="002846"/>
      <w:sz w:val="22"/>
    </w:rPr>
  </w:style>
  <w:style w:customStyle="true" w:styleId="VL0" w:type="paragraph">
    <w:name w:val="VL_Основной текст"/>
    <w:basedOn w:val="a"/>
    <w:pPr>
      <w:jc w:val="both"/>
      <w:spacing w:before="240" w:after="0" w:line="240" w:lineRule="auto"/>
    </w:pPr>
    <w:rPr>
      <w:color w:val="141618"/>
    </w:rPr>
  </w:style>
  <w:style w:customStyle="true" w:styleId="VL1" w:type="paragraph">
    <w:name w:val="VL_Подзаголовок"/>
    <w:basedOn w:val="a"/>
    <w:next w:val="VL0"/>
    <w:pPr>
      <w:jc w:val="both"/>
      <w:spacing w:before="240" w:after="0" w:line="240" w:lineRule="auto"/>
      <w:outlineLvl w:val="1"/>
    </w:pPr>
    <w:rPr>
      <w:b/>
      <w:color w:val="015579"/>
    </w:rPr>
  </w:style>
  <w:style w:styleId="a4" w:type="table">
    <w:name w:val="Table Grid"/>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VegasLex" w:type="table">
    <w:name w:val="Vegas Lex"/>
    <w:basedOn w:val="a2"/>
    <w:uiPriority w:val="99"/>
    <w:tblPr>
      <w:tblBorders>
        <w:top w:sz="4" w:space="0" w:val="single" w:color="636f78"/>
        <w:bottom w:sz="4" w:space="0" w:val="single" w:color="636f78"/>
        <w:insideH w:sz="4" w:space="0" w:val="single" w:color="636f78"/>
        <w:insideV w:sz="4" w:space="0" w:val="single" w:color="636f78"/>
      </w:tblBorders>
    </w:tblPr>
    <w:pPr>
      <w:jc w:val="center"/>
      <w:spacing w:after="0" w:line="240" w:lineRule="auto"/>
    </w:pPr>
    <w:rPr>
      <w:color w:val="141618"/>
    </w:rPr>
  </w:style>
  <w:style w:customStyle="true" w:styleId="VL2" w:type="paragraph">
    <w:name w:val="VL_Сноска"/>
    <w:basedOn w:val="a"/>
    <w:link w:val="VL3"/>
    <w:pPr>
      <w:jc w:val="both"/>
      <w:spacing w:after="0" w:line="240" w:lineRule="auto"/>
    </w:pPr>
    <w:rPr>
      <w:color w:val="31373c"/>
      <w:sz w:val="18"/>
    </w:rPr>
  </w:style>
  <w:style w:customStyle="true" w:styleId="VL3" w:type="character">
    <w:name w:val="VL_Сноска Знак"/>
    <w:basedOn w:val="a1"/>
    <w:link w:val="VL2"/>
    <w:rPr>
      <w:color w:val="31373c"/>
      <w:sz w:val="18"/>
    </w:rPr>
  </w:style>
  <w:style w:styleId="a0" w:type="paragraph">
    <w:name w:val="header"/>
    <w:basedOn w:val="a"/>
    <w:link w:val="a5"/>
    <w:uiPriority w:val="99"/>
    <w:pPr>
      <w:spacing w:after="0" w:line="240" w:lineRule="auto"/>
      <w:tabs>
        <w:tab w:val="center" w:pos="4677"/>
        <w:tab w:val="right" w:pos="9355"/>
      </w:tabs>
    </w:pPr>
  </w:style>
  <w:style w:customStyle="true" w:styleId="a5" w:type="character">
    <w:name w:val="Верхний колонтитул Знак"/>
    <w:basedOn w:val="a1"/>
    <w:link w:val="a0"/>
    <w:uiPriority w:val="99"/>
  </w:style>
  <w:style w:styleId="a6" w:type="paragraph">
    <w:name w:val="footnote text"/>
    <w:basedOn w:val="a"/>
    <w:link w:val="a7"/>
    <w:uiPriority w:val="99"/>
    <w:pPr>
      <w:spacing w:after="0" w:line="240" w:lineRule="auto"/>
    </w:pPr>
    <w:rPr>
      <w:sz w:val="20"/>
    </w:rPr>
  </w:style>
  <w:style w:customStyle="true" w:styleId="a7" w:type="character">
    <w:name w:val="Текст сноски Знак"/>
    <w:basedOn w:val="a1"/>
    <w:link w:val="a6"/>
    <w:uiPriority w:val="99"/>
    <w:rPr>
      <w:sz w:val="20"/>
      <w:rFonts w:ascii="Times New Roman" w:hAnsi="Times New Roman"/>
    </w:rPr>
  </w:style>
  <w:style w:styleId="a8" w:type="character">
    <w:name w:val="footnote reference"/>
    <w:basedOn w:val="a1"/>
    <w:uiPriority w:val="99"/>
    <w:rPr>
      <w:vertAlign w:val="superscript"/>
    </w:rPr>
  </w:style>
  <w:style w:styleId="a9" w:type="paragraph">
    <w:name w:val="List Paragraph"/>
    <w:basedOn w:val="a"/>
    <w:link w:val="aa"/>
    <w:uiPriority w:val="34"/>
    <w:qFormat/>
    <w:pPr>
      <w:ind w:left="720"/>
      <w:spacing w:after="0" w:line="240" w:lineRule="auto"/>
      <w:contextualSpacing/>
    </w:pPr>
    <w:rPr>
      <w:sz w:val="24"/>
    </w:rPr>
  </w:style>
  <w:style w:customStyle="true" w:styleId="aa" w:type="character">
    <w:name w:val="Абзац списка Знак"/>
    <w:link w:val="a9"/>
    <w:uiPriority w:val="34"/>
    <w:qFormat/>
    <w:rPr>
      <w:sz w:val="24"/>
      <w:rFonts w:ascii="Times New Roman" w:hAnsi="Times New Roman"/>
    </w:rPr>
  </w:style>
  <w:style w:customStyle="true" w:styleId="ConsPlusNormal" w:type="paragraph">
    <w:name w:val="ConsPlusNormal"/>
    <w:link w:val="ConsPlusNormal0"/>
    <w:pPr>
      <w:spacing w:after="0" w:line="240" w:lineRule="auto"/>
    </w:pPr>
    <w:rPr>
      <w:sz w:val="20"/>
      <w:rFonts w:ascii="Arial" w:hAnsi="Arial"/>
    </w:rPr>
  </w:style>
  <w:style w:customStyle="true" w:styleId="ConsPlusNormal0" w:type="character">
    <w:name w:val="ConsPlusNormal Знак"/>
    <w:link w:val="ConsPlusNormal"/>
    <w:rPr>
      <w:sz w:val="20"/>
      <w:rFonts w:ascii="Arial" w:hAnsi="Arial"/>
    </w:rPr>
  </w:style>
  <w:style w:styleId="ab" w:type="paragraph">
    <w:name w:val="No Spacing"/>
    <w:link w:val="ac"/>
    <w:uiPriority w:val="1"/>
    <w:pPr>
      <w:jc w:val="both"/>
      <w:spacing w:after="0" w:line="240" w:lineRule="auto"/>
    </w:pPr>
    <w:rPr>
      <w:sz w:val="24"/>
    </w:rPr>
  </w:style>
  <w:style w:customStyle="true" w:styleId="ac" w:type="character">
    <w:name w:val="Без интервала Знак"/>
    <w:basedOn w:val="a1"/>
    <w:link w:val="ab"/>
    <w:uiPriority w:val="1"/>
    <w:rPr>
      <w:sz w:val="24"/>
      <w:rFonts w:ascii="Times New Roman" w:hAnsi="Times New Roman"/>
    </w:rPr>
  </w:style>
  <w:style w:styleId="ad" w:type="character">
    <w:name w:val="annotation reference"/>
    <w:basedOn w:val="a1"/>
    <w:uiPriority w:val="99"/>
    <w:rPr>
      <w:sz w:val="16"/>
    </w:rPr>
  </w:style>
  <w:style w:styleId="ae" w:type="paragraph">
    <w:name w:val="annotation text"/>
    <w:basedOn w:val="a"/>
    <w:link w:val="af"/>
    <w:uiPriority w:val="99"/>
    <w:semiHidden/>
    <w:pPr>
      <w:spacing w:line="240" w:lineRule="auto"/>
    </w:pPr>
    <w:rPr>
      <w:sz w:val="20"/>
    </w:rPr>
  </w:style>
  <w:style w:customStyle="true" w:styleId="af" w:type="character">
    <w:name w:val="Текст примечания Знак"/>
    <w:basedOn w:val="a1"/>
    <w:link w:val="ae"/>
    <w:uiPriority w:val="99"/>
    <w:semiHidden/>
    <w:rPr>
      <w:sz w:val="20"/>
    </w:rPr>
  </w:style>
  <w:style w:styleId="af0" w:type="paragraph">
    <w:name w:val="annotation subject"/>
    <w:basedOn w:val="ae"/>
    <w:link w:val="af1"/>
    <w:next w:val="ae"/>
    <w:uiPriority w:val="99"/>
    <w:semiHidden/>
    <w:rPr>
      <w:b/>
    </w:rPr>
  </w:style>
  <w:style w:customStyle="true" w:styleId="af1" w:type="character">
    <w:name w:val="Тема примечания Знак"/>
    <w:basedOn w:val="af"/>
    <w:link w:val="af0"/>
    <w:uiPriority w:val="99"/>
    <w:semiHidden/>
    <w:rPr>
      <w:b/>
      <w:sz w:val="20"/>
    </w:rPr>
  </w:style>
  <w:style w:styleId="af2" w:type="paragraph">
    <w:name w:val="Balloon Text"/>
    <w:basedOn w:val="a"/>
    <w:link w:val="af3"/>
    <w:uiPriority w:val="99"/>
    <w:semiHidden/>
    <w:pPr>
      <w:spacing w:after="0" w:line="240" w:lineRule="auto"/>
    </w:pPr>
    <w:rPr>
      <w:sz w:val="18"/>
      <w:rFonts w:ascii="Segoe UI" w:hAnsi="Segoe UI"/>
    </w:rPr>
  </w:style>
  <w:style w:customStyle="true" w:styleId="af3" w:type="character">
    <w:name w:val="Текст выноски Знак"/>
    <w:basedOn w:val="a1"/>
    <w:link w:val="af2"/>
    <w:uiPriority w:val="99"/>
    <w:semiHidden/>
    <w:rPr>
      <w:sz w:val="18"/>
      <w:rFonts w:ascii="Segoe UI" w:hAnsi="Segoe UI"/>
    </w:rPr>
  </w:style>
  <w:style w:styleId="af4" w:type="paragraph">
    <w:name w:val="Body Text Indent"/>
    <w:basedOn w:val="a"/>
    <w:link w:val="af5"/>
    <w:uiPriority w:val="99"/>
    <w:semiHidden/>
    <w:pPr>
      <w:ind w:left="283"/>
      <w:spacing w:after="120"/>
    </w:pPr>
  </w:style>
  <w:style w:customStyle="true" w:styleId="af5" w:type="character">
    <w:name w:val="Основной текст с отступом Знак"/>
    <w:basedOn w:val="a1"/>
    <w:link w:val="af4"/>
    <w:uiPriority w:val="99"/>
    <w:semiHidden/>
  </w:style>
  <w:style w:styleId="af6" w:type="paragraph">
    <w:name w:val="Subtitle"/>
    <w:basedOn w:val="a"/>
    <w:link w:val="af7"/>
    <w:next w:val="a"/>
    <w:pPr>
      <w:jc w:val="center"/>
      <w:spacing w:after="60" w:line="240" w:lineRule="auto"/>
      <w:outlineLvl w:val="1"/>
    </w:pPr>
    <w:rPr>
      <w:sz w:val="24"/>
      <w:rFonts w:ascii="Cambria" w:hAnsi="Cambria"/>
    </w:rPr>
  </w:style>
  <w:style w:customStyle="true" w:styleId="af7" w:type="character">
    <w:name w:val="Подзаголовок Знак"/>
    <w:basedOn w:val="a1"/>
    <w:link w:val="af6"/>
    <w:rPr>
      <w:sz w:val="24"/>
      <w:rFonts w:ascii="Cambria" w:hAnsi="Cambria"/>
    </w:rPr>
  </w:style>
  <w:style w:customStyle="true" w:styleId="ConsPlusNonformat" w:type="paragraph">
    <w:name w:val="ConsPlusNonformat"/>
    <w:uiPriority w:val="99"/>
    <w:pPr>
      <w:spacing w:after="0" w:line="240" w:lineRule="auto"/>
    </w:pPr>
    <w:rPr>
      <w:sz w:val="20"/>
      <w:rFonts w:ascii="Courier New" w:hAnsi="Courier New"/>
    </w:rPr>
  </w:style>
  <w:style w:customStyle="true" w:styleId="ConsPlusCell" w:type="paragraph">
    <w:name w:val="ConsPlusCell"/>
    <w:pPr>
      <w:spacing w:after="0" w:line="240" w:lineRule="auto"/>
    </w:pPr>
    <w:rPr>
      <w:sz w:val="20"/>
      <w:rFonts w:ascii="Arial" w:hAnsi="Arial"/>
    </w:rPr>
  </w:style>
  <w:style w:styleId="af8" w:type="character">
    <w:name w:val="Hyperlink"/>
    <w:uiPriority w:val="99"/>
    <w:semiHidden/>
    <w:rPr>
      <w:u w:val="single"/>
      <w:color w:val="000080"/>
      <w:rFonts w:ascii="Times New Roman" w:hAnsi="Times New Roman"/>
    </w:rPr>
  </w:style>
  <w:style w:styleId="af9" w:type="paragraph">
    <w:name w:val="footer"/>
    <w:basedOn w:val="a"/>
    <w:link w:val="afa"/>
    <w:uiPriority w:val="99"/>
    <w:pPr>
      <w:spacing w:after="0" w:line="240" w:lineRule="auto"/>
      <w:tabs>
        <w:tab w:val="center" w:pos="4677"/>
        <w:tab w:val="right" w:pos="9355"/>
      </w:tabs>
    </w:pPr>
  </w:style>
  <w:style w:customStyle="true" w:styleId="afa" w:type="character">
    <w:name w:val="Нижний колонтитул Знак"/>
    <w:basedOn w:val="a1"/>
    <w:link w:val="af9"/>
    <w:uiPriority w:val="99"/>
  </w:style>
  <w:style w:styleId="afb" w:type="paragraph">
    <w:name w:val="Body Text"/>
    <w:basedOn w:val="a"/>
    <w:link w:val="afc"/>
    <w:uiPriority w:val="99"/>
    <w:semiHidden/>
    <w:pPr>
      <w:spacing w:after="120"/>
    </w:pPr>
  </w:style>
  <w:style w:customStyle="true" w:styleId="afc" w:type="character">
    <w:name w:val="Основной текст Знак"/>
    <w:basedOn w:val="a1"/>
    <w:link w:val="afb"/>
    <w:uiPriority w:val="99"/>
    <w:semiHidden/>
  </w:style>
  <w:style w:styleId="afd" w:type="character">
    <w:name w:val="FollowedHyperlink"/>
    <w:basedOn w:val="a1"/>
    <w:uiPriority w:val="99"/>
    <w:semiHidden/>
    <w:rPr>
      <w:u w:val="single"/>
      <w:color w:val="626e77"/>
    </w:rPr>
  </w:style>
  <w:style w:customStyle="true" w:styleId="msonormal0" w:type="paragraph">
    <w:name w:val="msonormal"/>
    <w:basedOn w:val="a"/>
    <w:pPr>
      <w:spacing w:before="100" w:after="100" w:line="240" w:lineRule="auto"/>
    </w:pPr>
    <w:rPr>
      <w:sz w:val="24"/>
    </w:rPr>
  </w:style>
  <w:style w:customStyle="true" w:styleId="MsoNormal1" w:type="paragraph">
    <w:name w:val="MsoNormal"/>
    <w:pPr>
      <w:spacing w:line="256" w:lineRule="auto"/>
    </w:pPr>
  </w:style>
  <w:style w:customStyle="true" w:styleId="MsoChpDefault" w:type="paragraph">
    <w:name w:val="MsoChpDefault"/>
  </w:style>
  <w:style w:customStyle="true" w:styleId="MsoPapDefault" w:type="paragraph">
    <w:name w:val="MsoPapDefault"/>
    <w:pPr>
      <w:spacing w:line="256" w:lineRule="auto"/>
    </w:pPr>
  </w:style>
  <w:style w:customStyle="true" w:styleId="WordSection1" w:type="paragraph">
    <w:name w:val="WordSection1"/>
  </w:style>
  <w:style w:customStyle="true" w:styleId="MsoNormaldoczillaStyle1" w:type="paragraph">
    <w:name w:val="MsoNormal_doczillaStyle_1"/>
    <w:pPr>
      <w:spacing w:line="256" w:lineRule="auto"/>
    </w:pPr>
    <w:rPr>
      <w:rFonts w:ascii="Calibri" w:hAnsi="Calibri"/>
    </w:rPr>
  </w:style>
  <w:style w:customStyle="true" w:styleId="MsoChpDefaultdoczillaStyle1" w:type="paragraph">
    <w:name w:val="MsoChpDefault_doczillaStyle_1"/>
    <w:rPr>
      <w:rFonts w:ascii="Calibri" w:hAnsi="Calibri"/>
    </w:rPr>
  </w:style>
  <w:style w:customStyle="true" w:styleId="MsoPapDefaultdoczillaStyle1" w:type="paragraph">
    <w:name w:val="MsoPapDefault_doczillaStyle_1"/>
    <w:pPr>
      <w:spacing w:line="256" w:lineRule="auto"/>
    </w:pPr>
  </w:style>
  <w:style w:customStyle="true" w:styleId="WordSection1doczillaStyle1" w:type="paragraph">
    <w:name w:val="WordSection1_doczillaStyle_1"/>
  </w:style>
  <w:style w:customStyle="true" w:styleId="Parties" w:type="paragraph">
    <w:name w:val="Parties"/>
    <w:basedOn w:val="afb"/>
    <w:uiPriority w:val="13"/>
    <w:semiHidden/>
    <w:pPr>
      <w:numPr>
        <w:numId w:val="20"/>
      </w:numPr>
      <w:jc w:val="both"/>
      <w:spacing w:before="120" w:line="240" w:lineRule="auto"/>
    </w:pPr>
    <w:rPr>
      <w:lang w:val="en-GB"/>
    </w:rPr>
  </w:style>
  <w:style w:customStyle="true" w:styleId="Recitals" w:type="paragraph">
    <w:name w:val="Recitals"/>
    <w:basedOn w:val="afb"/>
    <w:uiPriority w:val="13"/>
    <w:semiHidden/>
    <w:pPr>
      <w:numPr>
        <w:numId w:val="6"/>
      </w:numPr>
      <w:jc w:val="both"/>
      <w:spacing w:before="120" w:line="240" w:lineRule="auto"/>
    </w:pPr>
    <w:rPr>
      <w:lang w:val="en-GB"/>
    </w:rPr>
  </w:style>
  <w:style w:customStyle="true" w:styleId="afe" w:type="paragraph">
    <w:name w:val="Все прописные + жирный"/>
    <w:basedOn w:val="afb"/>
    <w:uiPriority w:val="99"/>
    <w:semiHidden/>
    <w:pPr>
      <w:jc w:val="both"/>
      <w:spacing w:after="220" w:line="240" w:lineRule="auto"/>
    </w:pPr>
    <w:rPr>
      <w:b/>
      <w:caps/>
      <w:lang w:val="en-GB"/>
    </w:rPr>
  </w:style>
  <w:style w:customStyle="true" w:styleId="LBArabic2" w:type="paragraph">
    <w:name w:val="LB Arabic 2"/>
    <w:basedOn w:val="22"/>
    <w:uiPriority w:val="48"/>
    <w:pPr>
      <w:numPr>
        <w:numId w:val="8"/>
      </w:numPr>
      <w:tabs>
        <w:tab w:val="num" w:pos="360"/>
        <w:tab w:val="clear" w:pos="1440"/>
      </w:tabs>
    </w:pPr>
    <w:rPr>
      <w:sz w:val="24"/>
    </w:rPr>
  </w:style>
  <w:style w:customStyle="true" w:styleId="LBScheduleHeading" w:type="paragraph">
    <w:name w:val="LB Schedule Heading"/>
    <w:basedOn w:val="afb"/>
    <w:next w:val="LBSchedulePart"/>
    <w:uiPriority w:val="13"/>
    <w:pPr>
      <w:keepNext/>
      <w:ind w:left="6237"/>
      <w:spacing w:after="0" w:line="240" w:lineRule="auto"/>
      <w:pageBreakBefore/>
    </w:pPr>
    <w:rPr>
      <w:sz w:val="24"/>
    </w:rPr>
  </w:style>
  <w:style w:customStyle="true" w:styleId="LBScheduleSubheading" w:type="paragraph">
    <w:name w:val="LB Schedule Subheading"/>
    <w:basedOn w:val="afb"/>
    <w:next w:val="a"/>
    <w:uiPriority w:val="13"/>
    <w:pPr>
      <w:jc w:val="center"/>
      <w:keepNext/>
      <w:spacing w:before="60" w:after="60" w:line="240" w:lineRule="auto"/>
    </w:pPr>
    <w:rPr>
      <w:b/>
      <w:sz w:val="24"/>
    </w:rPr>
  </w:style>
  <w:style w:customStyle="true" w:styleId="LBSchedulePart" w:type="paragraph">
    <w:name w:val="LB Schedule Part"/>
    <w:basedOn w:val="afb"/>
    <w:uiPriority w:val="13"/>
    <w:pPr>
      <w:keepNext/>
      <w:ind w:left="6237"/>
      <w:spacing w:after="0" w:line="240" w:lineRule="auto"/>
    </w:pPr>
    <w:rPr>
      <w:sz w:val="24"/>
    </w:rPr>
  </w:style>
  <w:style w:customStyle="true" w:styleId="LBSchedule5" w:type="paragraph">
    <w:name w:val="LB Schedule 5"/>
    <w:uiPriority w:val="11"/>
    <w:pPr>
      <w:numPr>
        <w:numId w:val="24"/>
        <w:ilvl w:val="4"/>
      </w:numPr>
      <w:spacing w:after="0" w:line="240" w:lineRule="auto"/>
    </w:pPr>
  </w:style>
  <w:style w:customStyle="true" w:styleId="LBSchedule4" w:type="paragraph">
    <w:name w:val="LB Schedule 4"/>
    <w:uiPriority w:val="11"/>
    <w:pPr>
      <w:numPr>
        <w:numId w:val="24"/>
        <w:ilvl w:val="3"/>
      </w:numPr>
      <w:spacing w:after="0" w:line="240" w:lineRule="auto"/>
    </w:pPr>
  </w:style>
  <w:style w:customStyle="true" w:styleId="LBSchedule1" w:type="paragraph">
    <w:name w:val="LB Schedule 1"/>
    <w:basedOn w:val="afb"/>
    <w:uiPriority w:val="11"/>
    <w:pPr>
      <w:numPr>
        <w:numId w:val="24"/>
      </w:numPr>
      <w:jc w:val="both"/>
      <w:spacing w:before="60" w:after="60" w:line="240" w:lineRule="auto"/>
    </w:pPr>
    <w:rPr>
      <w:b/>
      <w:caps/>
    </w:rPr>
  </w:style>
  <w:style w:customStyle="true" w:styleId="LBSchedule3" w:type="paragraph">
    <w:name w:val="LB Schedule 3"/>
    <w:basedOn w:val="afb"/>
    <w:uiPriority w:val="11"/>
    <w:pPr>
      <w:numPr>
        <w:numId w:val="24"/>
        <w:ilvl w:val="2"/>
      </w:numPr>
      <w:jc w:val="both"/>
      <w:spacing w:after="0" w:line="240" w:lineRule="auto"/>
    </w:pPr>
    <w:rPr>
      <w:sz w:val="24"/>
    </w:rPr>
  </w:style>
  <w:style w:customStyle="true" w:styleId="LBSchedule2" w:type="paragraph">
    <w:name w:val="LB Schedule 2"/>
    <w:basedOn w:val="afb"/>
    <w:uiPriority w:val="11"/>
    <w:pPr>
      <w:numPr>
        <w:numId w:val="24"/>
        <w:ilvl w:val="1"/>
      </w:numPr>
      <w:jc w:val="both"/>
      <w:spacing w:after="0" w:line="240" w:lineRule="auto"/>
    </w:pPr>
    <w:rPr>
      <w:sz w:val="24"/>
    </w:rPr>
  </w:style>
  <w:style w:customStyle="true" w:styleId="LBArabic1" w:type="paragraph">
    <w:name w:val="LB Arabic 1"/>
    <w:basedOn w:val="afb"/>
    <w:uiPriority w:val="48"/>
    <w:pPr>
      <w:numPr>
        <w:numId w:val="11"/>
      </w:numPr>
      <w:jc w:val="both"/>
      <w:spacing w:after="0" w:line="240" w:lineRule="auto"/>
    </w:pPr>
    <w:rPr>
      <w:sz w:val="24"/>
    </w:rPr>
  </w:style>
  <w:style w:customStyle="true" w:styleId="LBArabic3" w:type="paragraph">
    <w:name w:val="LB Arabic 3"/>
    <w:basedOn w:val="33"/>
    <w:uiPriority w:val="48"/>
    <w:pPr>
      <w:numPr>
        <w:numId w:val="10"/>
      </w:numPr>
      <w:spacing w:after="0"/>
    </w:pPr>
    <w:rPr>
      <w:sz w:val="24"/>
    </w:rPr>
  </w:style>
  <w:style w:customStyle="true" w:styleId="LBArabic4" w:type="paragraph">
    <w:name w:val="LB Arabic 4"/>
    <w:basedOn w:val="a"/>
    <w:uiPriority w:val="48"/>
    <w:pPr>
      <w:numPr>
        <w:numId w:val="12"/>
      </w:numPr>
      <w:jc w:val="both"/>
      <w:spacing w:after="0" w:line="240" w:lineRule="auto"/>
    </w:pPr>
    <w:rPr>
      <w:sz w:val="24"/>
    </w:rPr>
  </w:style>
  <w:style w:customStyle="true" w:styleId="LBArabic5" w:type="paragraph">
    <w:name w:val="LB Arabic 5"/>
    <w:basedOn w:val="a"/>
    <w:uiPriority w:val="48"/>
    <w:pPr>
      <w:numPr>
        <w:numId w:val="13"/>
      </w:numPr>
      <w:jc w:val="both"/>
      <w:spacing w:after="0" w:line="240" w:lineRule="auto"/>
    </w:pPr>
    <w:rPr>
      <w:sz w:val="24"/>
    </w:rPr>
  </w:style>
  <w:style w:customStyle="true" w:styleId="LBArabic6" w:type="paragraph">
    <w:name w:val="LB Arabic 6"/>
    <w:basedOn w:val="a"/>
    <w:uiPriority w:val="48"/>
    <w:pPr>
      <w:numPr>
        <w:numId w:val="9"/>
      </w:numPr>
      <w:jc w:val="both"/>
      <w:spacing w:after="0" w:line="240" w:lineRule="auto"/>
    </w:pPr>
    <w:rPr>
      <w:sz w:val="24"/>
    </w:rPr>
  </w:style>
  <w:style w:customStyle="true" w:styleId="BodyText4" w:type="paragraph">
    <w:name w:val="Body Text 4"/>
    <w:basedOn w:val="afb"/>
    <w:uiPriority w:val="3"/>
    <w:semiHidden/>
    <w:pPr>
      <w:jc w:val="both"/>
      <w:ind w:left="2160"/>
      <w:spacing w:before="120" w:line="240" w:lineRule="auto"/>
    </w:pPr>
    <w:rPr>
      <w:lang w:val="en-GB"/>
    </w:rPr>
  </w:style>
  <w:style w:customStyle="true" w:styleId="BodyText5" w:type="paragraph">
    <w:name w:val="Body Text 5"/>
    <w:basedOn w:val="afb"/>
    <w:uiPriority w:val="3"/>
    <w:semiHidden/>
    <w:pPr>
      <w:jc w:val="both"/>
      <w:ind w:left="2880"/>
      <w:spacing w:before="120" w:line="240" w:lineRule="auto"/>
    </w:pPr>
    <w:rPr>
      <w:lang w:val="en-GB"/>
    </w:rPr>
  </w:style>
  <w:style w:customStyle="true" w:styleId="BodyText6" w:type="paragraph">
    <w:name w:val="Body Text 6"/>
    <w:basedOn w:val="afb"/>
    <w:uiPriority w:val="3"/>
    <w:semiHidden/>
    <w:pPr>
      <w:jc w:val="both"/>
      <w:ind w:left="3600"/>
      <w:spacing w:before="120" w:line="240" w:lineRule="auto"/>
    </w:pPr>
    <w:rPr>
      <w:lang w:val="en-GB"/>
    </w:rPr>
  </w:style>
  <w:style w:customStyle="true" w:styleId="BodyText1" w:type="paragraph">
    <w:name w:val="Body Text 1"/>
    <w:basedOn w:val="210"/>
    <w:uiPriority w:val="2"/>
    <w:semiHidden/>
    <w:pPr>
      <w:spacing w:before="120" w:after="120"/>
    </w:pPr>
    <w:rPr>
      <w:i w:val="false"/>
      <w:lang w:val="en-GB"/>
    </w:r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5"/>
      </w:numPr>
      <w:jc w:val="both"/>
      <w:spacing w:after="140" w:line="290" w:lineRule="auto"/>
      <w:outlineLvl w:val="0"/>
    </w:pPr>
    <w:rPr>
      <w:sz w:val="20"/>
      <w:rFonts w:ascii="Arial" w:hAnsi="Arial"/>
    </w:rPr>
  </w:style>
  <w:style w:customStyle="true" w:styleId="Schedule2" w:type="paragraph">
    <w:name w:val="Schedule 2"/>
    <w:basedOn w:val="a"/>
    <w:uiPriority w:val="99"/>
    <w:semiHidden/>
    <w:pPr>
      <w:numPr>
        <w:numId w:val="15"/>
        <w:ilvl w:val="1"/>
      </w:numPr>
      <w:jc w:val="both"/>
      <w:spacing w:after="140" w:line="290" w:lineRule="auto"/>
      <w:outlineLvl w:val="1"/>
    </w:pPr>
    <w:rPr>
      <w:sz w:val="20"/>
      <w:rFonts w:ascii="Arial" w:hAnsi="Arial"/>
    </w:rPr>
  </w:style>
  <w:style w:customStyle="true" w:styleId="Schedule3" w:type="paragraph">
    <w:name w:val="Schedule 3"/>
    <w:basedOn w:val="a"/>
    <w:uiPriority w:val="99"/>
    <w:semiHidden/>
    <w:pPr>
      <w:numPr>
        <w:numId w:val="15"/>
        <w:ilvl w:val="2"/>
      </w:numPr>
      <w:jc w:val="both"/>
      <w:spacing w:after="140" w:line="290" w:lineRule="auto"/>
      <w:outlineLvl w:val="2"/>
    </w:pPr>
    <w:rPr>
      <w:sz w:val="20"/>
      <w:rFonts w:ascii="Arial" w:hAnsi="Arial"/>
    </w:rPr>
  </w:style>
  <w:style w:customStyle="true" w:styleId="Schedule4" w:type="paragraph">
    <w:name w:val="Schedule 4"/>
    <w:basedOn w:val="a"/>
    <w:uiPriority w:val="99"/>
    <w:semiHidden/>
    <w:pPr>
      <w:numPr>
        <w:numId w:val="15"/>
        <w:ilvl w:val="3"/>
      </w:numPr>
      <w:jc w:val="both"/>
      <w:ind w:left="1584" w:hanging="864"/>
      <w:spacing w:after="140" w:line="290" w:lineRule="auto"/>
      <w:outlineLvl w:val="3"/>
      <w:tabs>
        <w:tab w:val="num" w:pos="1584"/>
        <w:tab w:val="clear" w:pos="2041"/>
      </w:tabs>
    </w:pPr>
    <w:rPr>
      <w:sz w:val="20"/>
      <w:rFonts w:ascii="Arial" w:hAnsi="Arial"/>
    </w:rPr>
  </w:style>
  <w:style w:customStyle="true" w:styleId="Schedule5" w:type="paragraph">
    <w:name w:val="Schedule 5"/>
    <w:basedOn w:val="a"/>
    <w:uiPriority w:val="99"/>
    <w:semiHidden/>
    <w:pPr>
      <w:numPr>
        <w:numId w:val="15"/>
        <w:ilvl w:val="4"/>
      </w:numPr>
      <w:jc w:val="both"/>
      <w:spacing w:after="140" w:line="290" w:lineRule="auto"/>
      <w:outlineLvl w:val="4"/>
    </w:pPr>
    <w:rPr>
      <w:sz w:val="20"/>
      <w:rFonts w:ascii="Arial" w:hAnsi="Arial"/>
    </w:rPr>
  </w:style>
  <w:style w:customStyle="true" w:styleId="Schedule6" w:type="paragraph">
    <w:name w:val="Schedule 6"/>
    <w:basedOn w:val="a"/>
    <w:uiPriority w:val="99"/>
    <w:semiHidden/>
    <w:pPr>
      <w:numPr>
        <w:numId w:val="15"/>
        <w:ilvl w:val="5"/>
      </w:numPr>
      <w:jc w:val="both"/>
      <w:spacing w:after="140" w:line="290" w:lineRule="auto"/>
      <w:outlineLvl w:val="5"/>
    </w:pPr>
    <w:rPr>
      <w:sz w:val="20"/>
      <w:rFonts w:ascii="Arial" w:hAnsi="Arial"/>
    </w:rPr>
  </w:style>
  <w:style w:customStyle="true" w:styleId="LBSchedule1-Alt" w:type="paragraph">
    <w:name w:val="LB Schedule 1 - Alt"/>
    <w:uiPriority w:val="12"/>
    <w:pPr>
      <w:numPr>
        <w:numId w:val="23"/>
      </w:numPr>
      <w:jc w:val="center"/>
      <w:ind w:left="0" w:firstLine="0"/>
      <w:spacing w:before="240" w:after="120" w:line="240" w:lineRule="auto"/>
      <w:tabs>
        <w:tab w:val="left" w:pos="720"/>
      </w:tabs>
    </w:pPr>
    <w:rPr>
      <w:b/>
      <w:caps/>
      <w:sz w:val="24"/>
      <w:lang w:val="en-GB"/>
    </w:rPr>
  </w:style>
  <w:style w:customStyle="true" w:styleId="LBSchedule2-Alt" w:type="paragraph">
    <w:name w:val="LB Schedule 2 - Alt"/>
    <w:uiPriority w:val="12"/>
    <w:pPr>
      <w:numPr>
        <w:numId w:val="23"/>
        <w:ilvl w:val="1"/>
      </w:numPr>
      <w:jc w:val="both"/>
      <w:spacing w:after="0" w:line="240" w:lineRule="auto"/>
      <w:tabs>
        <w:tab w:val="left" w:pos="720"/>
      </w:tabs>
    </w:pPr>
    <w:rPr>
      <w:sz w:val="24"/>
      <w:lang w:val="en-GB"/>
    </w:rPr>
  </w:style>
  <w:style w:customStyle="true" w:styleId="LBSchedule3-Alt" w:type="paragraph">
    <w:name w:val="LB Schedule 3 - Alt"/>
    <w:uiPriority w:val="12"/>
    <w:pPr>
      <w:numPr>
        <w:numId w:val="23"/>
        <w:ilvl w:val="3"/>
      </w:numPr>
      <w:jc w:val="both"/>
      <w:spacing w:after="0" w:line="240" w:lineRule="auto"/>
      <w:tabs>
        <w:tab w:val="left" w:pos="1440"/>
      </w:tabs>
    </w:pPr>
    <w:rPr>
      <w:sz w:val="24"/>
      <w:lang w:val="en-GB"/>
    </w:rPr>
  </w:style>
  <w:style w:customStyle="true" w:styleId="LBSchedule4-Alt" w:type="paragraph">
    <w:name w:val="LB Schedule 4 - Alt"/>
    <w:uiPriority w:val="12"/>
    <w:pPr>
      <w:numPr>
        <w:numId w:val="23"/>
        <w:ilvl w:val="4"/>
      </w:numPr>
      <w:spacing w:after="0" w:line="240" w:lineRule="auto"/>
      <w:tabs>
        <w:tab w:val="left" w:pos="2160"/>
      </w:tabs>
    </w:pPr>
    <w:rPr>
      <w:sz w:val="24"/>
      <w:lang w:val="en-GB"/>
    </w:rPr>
  </w:style>
  <w:style w:customStyle="true" w:styleId="LBSchedule5-Alt" w:type="paragraph">
    <w:name w:val="LB Schedule 5 - Alt"/>
    <w:uiPriority w:val="12"/>
    <w:pPr>
      <w:numPr>
        <w:numId w:val="23"/>
        <w:ilvl w:val="5"/>
      </w:numPr>
      <w:jc w:val="both"/>
      <w:spacing w:after="0" w:line="240" w:lineRule="auto"/>
      <w:tabs>
        <w:tab w:val="left" w:pos="2880"/>
      </w:tabs>
    </w:pPr>
    <w:rPr>
      <w:sz w:val="24"/>
      <w:lang w:val="en-GB"/>
    </w:rPr>
  </w:style>
  <w:style w:customStyle="true" w:styleId="LBHeading1" w:type="paragraph">
    <w:name w:val="LB Heading 1"/>
    <w:pPr>
      <w:numPr>
        <w:numId w:val="17"/>
      </w:numPr>
      <w:jc w:val="center"/>
      <w:spacing w:before="240" w:after="120" w:line="240" w:lineRule="auto"/>
    </w:pPr>
    <w:rPr>
      <w:b/>
      <w:caps/>
      <w:sz w:val="24"/>
    </w:rPr>
  </w:style>
  <w:style w:customStyle="true" w:styleId="LBHeading2" w:type="paragraph">
    <w:name w:val="LB Heading 2"/>
    <w:pPr>
      <w:numPr>
        <w:numId w:val="17"/>
        <w:ilvl w:val="1"/>
      </w:numPr>
      <w:jc w:val="both"/>
      <w:spacing w:after="0" w:line="240" w:lineRule="auto"/>
    </w:pPr>
    <w:rPr>
      <w:sz w:val="24"/>
    </w:rPr>
  </w:style>
  <w:style w:customStyle="true" w:styleId="LBHeading3" w:type="paragraph">
    <w:name w:val="LB Heading 3"/>
    <w:pPr>
      <w:numPr>
        <w:numId w:val="17"/>
        <w:ilvl w:val="3"/>
      </w:numPr>
      <w:jc w:val="both"/>
      <w:spacing w:after="0" w:line="240" w:lineRule="auto"/>
    </w:pPr>
    <w:rPr>
      <w:sz w:val="24"/>
    </w:rPr>
  </w:style>
  <w:style w:customStyle="true" w:styleId="LBHeading3-111" w:type="paragraph">
    <w:name w:val="LB Heading 3 - 1.1.1"/>
    <w:uiPriority w:val="99"/>
    <w:semiHidden/>
    <w:pPr>
      <w:numPr>
        <w:numId w:val="17"/>
        <w:ilvl w:val="2"/>
      </w:numPr>
      <w:jc w:val="both"/>
      <w:spacing w:before="120" w:after="120" w:line="240" w:lineRule="auto"/>
    </w:pPr>
    <w:rPr>
      <w:lang w:val="en-US"/>
    </w:rPr>
  </w:style>
  <w:style w:customStyle="true" w:styleId="LBHeading4" w:type="paragraph">
    <w:name w:val="LB Heading 4"/>
    <w:pPr>
      <w:numPr>
        <w:numId w:val="17"/>
        <w:ilvl w:val="4"/>
      </w:numPr>
      <w:jc w:val="both"/>
      <w:spacing w:after="0" w:line="240" w:lineRule="auto"/>
    </w:pPr>
    <w:rPr>
      <w:sz w:val="24"/>
    </w:rPr>
  </w:style>
  <w:style w:customStyle="true" w:styleId="LBHeading5" w:type="paragraph">
    <w:name w:val="LB Heading 5"/>
    <w:pPr>
      <w:numPr>
        <w:numId w:val="17"/>
        <w:ilvl w:val="5"/>
      </w:numPr>
      <w:jc w:val="both"/>
      <w:spacing w:after="0" w:line="240" w:lineRule="auto"/>
    </w:pPr>
  </w:style>
  <w:style w:customStyle="true" w:styleId="LBHeading1-Alt" w:type="paragraph">
    <w:name w:val="LB Heading 1 - Alt"/>
    <w:uiPriority w:val="1"/>
    <w:pPr>
      <w:numPr>
        <w:numId w:val="16"/>
      </w:numPr>
      <w:jc w:val="center"/>
      <w:spacing w:before="240" w:after="120" w:line="240" w:lineRule="auto"/>
      <w:tabs>
        <w:tab w:val="left" w:pos="720"/>
      </w:tabs>
    </w:pPr>
    <w:rPr>
      <w:b/>
      <w:caps/>
      <w:sz w:val="24"/>
      <w:lang w:val="en-GB"/>
    </w:rPr>
  </w:style>
  <w:style w:customStyle="true" w:styleId="LBHeading2-Alt" w:type="paragraph">
    <w:name w:val="LB Heading 2 - Alt"/>
    <w:uiPriority w:val="1"/>
    <w:pPr>
      <w:numPr>
        <w:numId w:val="16"/>
        <w:ilvl w:val="1"/>
      </w:numPr>
      <w:jc w:val="both"/>
      <w:spacing w:after="0" w:line="240" w:lineRule="auto"/>
    </w:pPr>
    <w:rPr>
      <w:sz w:val="24"/>
      <w:lang w:val="en-GB"/>
    </w:rPr>
  </w:style>
  <w:style w:customStyle="true" w:styleId="LBHeading3-Alt" w:type="paragraph">
    <w:name w:val="LB Heading 3 - Alt"/>
    <w:uiPriority w:val="1"/>
    <w:pPr>
      <w:numPr>
        <w:numId w:val="16"/>
        <w:ilvl w:val="3"/>
      </w:numPr>
      <w:jc w:val="both"/>
      <w:spacing w:after="0" w:line="240" w:lineRule="auto"/>
    </w:pPr>
    <w:rPr>
      <w:sz w:val="24"/>
      <w:lang w:val="en-GB"/>
    </w:rPr>
  </w:style>
  <w:style w:customStyle="true" w:styleId="LBHeading3-111Alt" w:type="paragraph">
    <w:name w:val="LB Heading 3 - 1.1.1 Alt"/>
    <w:uiPriority w:val="99"/>
    <w:semiHidden/>
    <w:pPr>
      <w:numPr>
        <w:numId w:val="16"/>
        <w:ilvl w:val="2"/>
      </w:numPr>
      <w:jc w:val="both"/>
      <w:spacing w:before="120" w:after="120" w:line="240" w:lineRule="auto"/>
      <w:tabs>
        <w:tab w:val="left" w:pos="720"/>
      </w:tabs>
    </w:pPr>
  </w:style>
  <w:style w:customStyle="true" w:styleId="LBHeading4-Alt" w:type="paragraph">
    <w:name w:val="LB Heading 4 - Alt"/>
    <w:uiPriority w:val="1"/>
    <w:pPr>
      <w:numPr>
        <w:numId w:val="16"/>
        <w:ilvl w:val="4"/>
      </w:numPr>
      <w:jc w:val="both"/>
      <w:spacing w:after="0" w:line="240" w:lineRule="auto"/>
    </w:pPr>
    <w:rPr>
      <w:sz w:val="24"/>
      <w:lang w:val="en-GB"/>
    </w:rPr>
  </w:style>
  <w:style w:customStyle="true" w:styleId="LBHeading5-Alt" w:type="paragraph">
    <w:name w:val="LB Heading 5 - Alt"/>
    <w:uiPriority w:val="1"/>
    <w:pPr>
      <w:numPr>
        <w:numId w:val="16"/>
        <w:ilvl w:val="5"/>
      </w:numPr>
      <w:jc w:val="both"/>
      <w:spacing w:after="0" w:line="240" w:lineRule="auto"/>
    </w:pPr>
    <w:rPr>
      <w:sz w:val="24"/>
      <w:lang w:val="en-GB"/>
    </w:rPr>
  </w:style>
  <w:style w:customStyle="true" w:styleId="Parties-Alt" w:type="paragraph">
    <w:name w:val="Parties - Alt"/>
    <w:uiPriority w:val="13"/>
    <w:semiHidden/>
    <w:pPr>
      <w:numPr>
        <w:numId w:val="19"/>
        <w:ilvl w:val="1"/>
      </w:numPr>
      <w:jc w:val="both"/>
      <w:spacing w:before="120" w:after="120" w:line="240" w:lineRule="auto"/>
    </w:pPr>
  </w:style>
  <w:style w:customStyle="true" w:styleId="Recitals-Alt" w:type="paragraph">
    <w:name w:val="Recitals - Alt"/>
    <w:uiPriority w:val="13"/>
    <w:semiHidden/>
    <w:pPr>
      <w:numPr>
        <w:numId w:val="19"/>
      </w:numPr>
      <w:jc w:val="both"/>
      <w:spacing w:before="120" w:after="120" w:line="240" w:lineRule="auto"/>
    </w:pPr>
  </w:style>
  <w:style w:customStyle="true" w:styleId="LBSchedule3-111Alt" w:type="paragraph">
    <w:name w:val="LB Schedule 3 - 1.1.1 Alt"/>
    <w:uiPriority w:val="99"/>
    <w:semiHidden/>
    <w:pPr>
      <w:numPr>
        <w:numId w:val="23"/>
        <w:ilvl w:val="2"/>
      </w:numPr>
      <w:jc w:val="both"/>
      <w:spacing w:before="120" w:after="120" w:line="240" w:lineRule="auto"/>
      <w:tabs>
        <w:tab w:val="left" w:pos="720"/>
      </w:tabs>
    </w:pPr>
    <w:rPr>
      <w:lang w:val="en-US"/>
    </w:rPr>
  </w:style>
  <w:style w:customStyle="true" w:styleId="LBArabic1-Alt" w:type="paragraph">
    <w:name w:val="LB Arabic 1 - Alt"/>
    <w:uiPriority w:val="49"/>
    <w:pPr>
      <w:numPr>
        <w:numId w:val="18"/>
      </w:numPr>
      <w:jc w:val="both"/>
      <w:spacing w:after="0" w:line="240" w:lineRule="auto"/>
    </w:pPr>
    <w:rPr>
      <w:sz w:val="24"/>
      <w:lang w:val="en-GB"/>
    </w:rPr>
  </w:style>
  <w:style w:customStyle="true" w:styleId="LBArabic2-Alt" w:type="paragraph">
    <w:name w:val="LB Arabic 2 - Alt"/>
    <w:uiPriority w:val="49"/>
    <w:pPr>
      <w:numPr>
        <w:numId w:val="18"/>
        <w:ilvl w:val="1"/>
      </w:numPr>
      <w:jc w:val="both"/>
      <w:spacing w:after="0" w:line="240" w:lineRule="auto"/>
    </w:pPr>
    <w:rPr>
      <w:sz w:val="24"/>
      <w:lang w:val="en-GB"/>
    </w:rPr>
  </w:style>
  <w:style w:customStyle="true" w:styleId="LBArabic3-Alt" w:type="paragraph">
    <w:name w:val="LB Arabic 3 - Alt"/>
    <w:uiPriority w:val="49"/>
    <w:pPr>
      <w:numPr>
        <w:numId w:val="18"/>
        <w:ilvl w:val="2"/>
      </w:numPr>
      <w:jc w:val="both"/>
      <w:spacing w:after="0" w:line="240" w:lineRule="auto"/>
    </w:pPr>
    <w:rPr>
      <w:sz w:val="24"/>
      <w:lang w:val="en-GB"/>
    </w:rPr>
  </w:style>
  <w:style w:customStyle="true" w:styleId="LBArabic4-Alt" w:type="paragraph">
    <w:name w:val="LB Arabic 4 - Alt"/>
    <w:uiPriority w:val="49"/>
    <w:pPr>
      <w:numPr>
        <w:numId w:val="18"/>
        <w:ilvl w:val="3"/>
      </w:numPr>
      <w:jc w:val="both"/>
      <w:spacing w:after="0" w:line="240" w:lineRule="auto"/>
    </w:pPr>
    <w:rPr>
      <w:sz w:val="24"/>
      <w:lang w:val="en-GB"/>
    </w:rPr>
  </w:style>
  <w:style w:customStyle="true" w:styleId="LBArabic5-Alt" w:type="paragraph">
    <w:name w:val="LB Arabic 5 - Alt"/>
    <w:uiPriority w:val="49"/>
    <w:pPr>
      <w:numPr>
        <w:numId w:val="18"/>
        <w:ilvl w:val="4"/>
      </w:numPr>
      <w:jc w:val="both"/>
      <w:spacing w:after="0" w:line="240" w:lineRule="auto"/>
    </w:pPr>
    <w:rPr>
      <w:sz w:val="24"/>
      <w:lang w:val="en-GB"/>
    </w:rPr>
  </w:style>
  <w:style w:customStyle="true" w:styleId="LBArabic6-Alt" w:type="paragraph">
    <w:name w:val="LB Arabic 6 - Alt"/>
    <w:uiPriority w:val="49"/>
    <w:pPr>
      <w:numPr>
        <w:numId w:val="18"/>
        <w:ilvl w:val="5"/>
      </w:numPr>
      <w:jc w:val="both"/>
      <w:spacing w:after="0" w:line="240" w:lineRule="auto"/>
    </w:pPr>
    <w:rPr>
      <w:sz w:val="24"/>
      <w:lang w:val="en-GB"/>
    </w:rPr>
  </w:style>
  <w:style w:customStyle="true" w:styleId="BdyText2" w:type="paragraph">
    <w:name w:val="Bоdy Text 2"/>
    <w:uiPriority w:val="2"/>
    <w:semiHidden/>
    <w:pPr>
      <w:jc w:val="both"/>
      <w:ind w:left="720"/>
      <w:spacing w:before="120" w:after="120" w:line="240" w:lineRule="auto"/>
    </w:p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21"/>
      </w:numPr>
      <w:jc w:val="both"/>
      <w:spacing w:after="0" w:line="240" w:lineRule="auto"/>
    </w:pPr>
    <w:rPr>
      <w:sz w:val="24"/>
    </w:rPr>
  </w:style>
  <w:style w:customStyle="true" w:styleId="LBScheduleParties-Alt" w:type="paragraph">
    <w:name w:val="LB Schedule Parties - Alt"/>
    <w:uiPriority w:val="14"/>
    <w:pPr>
      <w:numPr>
        <w:numId w:val="22"/>
      </w:numPr>
      <w:jc w:val="both"/>
      <w:spacing w:after="0" w:line="240" w:lineRule="auto"/>
    </w:pPr>
    <w:rPr>
      <w:sz w:val="24"/>
      <w:lang w:val="en-GB"/>
    </w:rPr>
  </w:style>
  <w:style w:customStyle="true" w:styleId="LBSimple1" w:type="paragraph">
    <w:name w:val="LB Simple 1"/>
    <w:uiPriority w:val="15"/>
    <w:pPr>
      <w:numPr>
        <w:numId w:val="25"/>
      </w:numPr>
      <w:jc w:val="both"/>
      <w:spacing w:after="0" w:line="240" w:lineRule="auto"/>
    </w:pPr>
    <w:rPr>
      <w:sz w:val="24"/>
    </w:rPr>
  </w:style>
  <w:style w:customStyle="true" w:styleId="LBSimple1-Alt" w:type="paragraph">
    <w:name w:val="LB Simple 1 - Alt"/>
    <w:uiPriority w:val="16"/>
    <w:pPr>
      <w:numPr>
        <w:numId w:val="26"/>
      </w:numPr>
      <w:jc w:val="both"/>
      <w:spacing w:after="0" w:line="240" w:lineRule="auto"/>
    </w:pPr>
    <w:rPr>
      <w:sz w:val="24"/>
      <w:lang w:val="en-GB"/>
    </w:rPr>
  </w:style>
  <w:style w:customStyle="true" w:styleId="LBSimple2" w:type="paragraph">
    <w:name w:val="LB Simple 2"/>
    <w:uiPriority w:val="15"/>
    <w:pPr>
      <w:numPr>
        <w:numId w:val="25"/>
        <w:ilvl w:val="1"/>
      </w:numPr>
      <w:jc w:val="both"/>
      <w:spacing w:after="0" w:line="240" w:lineRule="auto"/>
    </w:pPr>
    <w:rPr>
      <w:sz w:val="24"/>
    </w:rPr>
  </w:style>
  <w:style w:customStyle="true" w:styleId="LBSimple2-Alt" w:type="paragraph">
    <w:name w:val="LB Simple 2 - Alt"/>
    <w:uiPriority w:val="16"/>
    <w:pPr>
      <w:numPr>
        <w:numId w:val="26"/>
        <w:ilvl w:val="1"/>
      </w:numPr>
      <w:jc w:val="both"/>
      <w:spacing w:after="0" w:line="240" w:lineRule="auto"/>
    </w:pPr>
    <w:rPr>
      <w:sz w:val="24"/>
      <w:lang w:val="en-GB"/>
    </w:rPr>
  </w:style>
  <w:style w:customStyle="true" w:styleId="LBSimple3-Alt" w:type="paragraph">
    <w:name w:val="LB Simple 3 - Alt"/>
    <w:uiPriority w:val="16"/>
    <w:pPr>
      <w:numPr>
        <w:numId w:val="26"/>
        <w:ilvl w:val="2"/>
      </w:numPr>
      <w:jc w:val="both"/>
      <w:spacing w:after="0" w:line="240" w:lineRule="auto"/>
    </w:pPr>
    <w:rPr>
      <w:sz w:val="24"/>
      <w:lang w:val="en-GB"/>
    </w:rPr>
  </w:style>
  <w:style w:customStyle="true" w:styleId="LBSimple3" w:type="paragraph">
    <w:name w:val="LB Simple 3"/>
    <w:uiPriority w:val="15"/>
    <w:pPr>
      <w:numPr>
        <w:numId w:val="25"/>
        <w:ilvl w:val="2"/>
      </w:numPr>
      <w:jc w:val="both"/>
      <w:spacing w:after="0" w:line="240" w:lineRule="auto"/>
    </w:pPr>
    <w:rPr>
      <w:sz w:val="24"/>
    </w:rPr>
  </w:style>
  <w:style w:customStyle="true" w:styleId="LBGovstyle1" w:type="paragraph">
    <w:name w:val="LB Gov style 1"/>
    <w:uiPriority w:val="98"/>
    <w:pPr>
      <w:numPr>
        <w:numId w:val="5"/>
      </w:numPr>
      <w:jc w:val="center"/>
      <w:spacing w:before="240" w:after="120" w:line="240" w:lineRule="auto"/>
    </w:pPr>
    <w:rPr>
      <w:b/>
      <w:sz w:val="24"/>
    </w:rPr>
  </w:style>
  <w:style w:customStyle="true" w:styleId="LBGovstyle2" w:type="paragraph">
    <w:name w:val="LB Gov style 2"/>
    <w:uiPriority w:val="98"/>
    <w:pPr>
      <w:numPr>
        <w:numId w:val="5"/>
        <w:ilvl w:val="1"/>
      </w:numPr>
      <w:jc w:val="both"/>
      <w:spacing w:after="0" w:line="240" w:lineRule="auto"/>
    </w:pPr>
    <w:rPr>
      <w:sz w:val="24"/>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7"/>
      </w:numPr>
      <w:jc w:val="center"/>
      <w:ind w:left="0" w:firstLine="0"/>
      <w:spacing w:before="240" w:after="120" w:line="240" w:lineRule="auto"/>
    </w:pPr>
    <w:rPr>
      <w:b/>
      <w:sz w:val="24"/>
      <w:lang w:val="en-US"/>
    </w:rPr>
  </w:style>
  <w:style w:customStyle="true" w:styleId="LBGovstyle1-Alt0" w:type="character">
    <w:name w:val="LB Gov style 1 - Alt Знак"/>
    <w:basedOn w:val="a1"/>
    <w:link w:val="LBGovstyle1-Alt"/>
    <w:uiPriority w:val="99"/>
    <w:rPr>
      <w:b/>
      <w:sz w:val="24"/>
      <w:lang w:val="en-US"/>
    </w:rPr>
  </w:style>
  <w:style w:customStyle="true" w:styleId="LBGovstyle2-Alt" w:type="paragraph">
    <w:name w:val="LB Gov style 2 - Alt"/>
    <w:uiPriority w:val="99"/>
    <w:pPr>
      <w:numPr>
        <w:numId w:val="27"/>
        <w:ilvl w:val="1"/>
      </w:numPr>
      <w:jc w:val="both"/>
      <w:ind w:left="0" w:firstLine="0"/>
      <w:spacing w:after="0" w:line="240" w:lineRule="auto"/>
    </w:pPr>
    <w:rPr>
      <w:sz w:val="24"/>
      <w:lang w:val="en-US"/>
    </w:rPr>
  </w:style>
  <w:style w:customStyle="true" w:styleId="LBGovstyle3-Alt" w:type="paragraph">
    <w:name w:val="LB Gov style 3 - Alt"/>
    <w:uiPriority w:val="99"/>
    <w:pPr>
      <w:numPr>
        <w:numId w:val="27"/>
        <w:ilvl w:val="2"/>
      </w:numPr>
      <w:jc w:val="both"/>
      <w:ind w:left="0" w:firstLine="0"/>
      <w:spacing w:after="0" w:line="240" w:lineRule="auto"/>
    </w:pPr>
    <w:rPr>
      <w:sz w:val="24"/>
      <w:lang w:val="en-US"/>
    </w:rPr>
  </w:style>
  <w:style w:customStyle="true" w:styleId="LBGovstyle4-Alt" w:type="paragraph">
    <w:name w:val="LB Gov style 4 - Alt"/>
    <w:uiPriority w:val="99"/>
    <w:pPr>
      <w:numPr>
        <w:numId w:val="27"/>
        <w:ilvl w:val="3"/>
      </w:numPr>
      <w:jc w:val="both"/>
      <w:spacing w:after="0" w:line="240" w:lineRule="auto"/>
    </w:pPr>
    <w:rPr>
      <w:sz w:val="24"/>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6"/>
      </w:numPr>
      <w:jc w:val="both"/>
      <w:spacing w:after="0" w:line="240" w:lineRule="auto"/>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LBRoman2" w:type="paragraph">
    <w:name w:val="LB Roman 2"/>
    <w:basedOn w:val="22"/>
    <w:uiPriority w:val="49"/>
    <w:pPr>
      <w:numPr>
        <w:numId w:val="28"/>
      </w:numPr>
    </w:pPr>
    <w:rPr>
      <w:sz w:val="24"/>
    </w:rPr>
  </w:style>
  <w:style w:customStyle="true" w:styleId="LBGovStyle7" w:type="paragraph">
    <w:name w:val="LB Gov Style 7"/>
    <w:basedOn w:val="LBGovstyle6"/>
    <w:uiPriority w:val="98"/>
    <w:pPr>
      <w:numPr>
        <w:numId w:val="0"/>
        <w:ilvl w:val="0"/>
      </w:numPr>
      <w:ind w:left="720" w:hanging="720"/>
      <w:tabs>
        <w:tab w:val="num" w:pos="720"/>
      </w:tabs>
    </w:pPr>
  </w:style>
  <w:style w:customStyle="true" w:styleId="DZ1" w:type="paragraph">
    <w:name w:val="DZ Основной текст 1"/>
    <w:basedOn w:val="BodyText1"/>
    <w:uiPriority w:val="1"/>
    <w:rPr>
      <w:lang w:val="ru-RU"/>
    </w:rPr>
  </w:style>
  <w:style w:customStyle="true" w:styleId="ol" w:type="paragraph">
    <w:name w:val="ol"/>
    <w:pPr>
      <w:spacing w:after="0" w:line="240" w:lineRule="auto"/>
    </w:pPr>
    <w:rPr>
      <w:rFonts w:ascii="Calibri" w:hAnsi="Calibri"/>
    </w:rPr>
  </w:style>
  <w:style w:customStyle="true" w:styleId="ul" w:type="paragraph">
    <w:name w:val="ul"/>
    <w:pPr>
      <w:spacing w:after="0" w:line="240" w:lineRule="auto"/>
    </w:pPr>
    <w:rPr>
      <w:rFonts w:ascii="Calibri" w:hAnsi="Calibri"/>
    </w:rPr>
  </w:style>
  <w:style w:customStyle="true" w:styleId="MsoNormaldoczillaStyle2" w:type="paragraph">
    <w:name w:val="MsoNormal_doczillaStyle_2"/>
    <w:uiPriority w:val="99"/>
    <w:pPr>
      <w:jc w:val="both"/>
      <w:spacing w:after="0" w:line="240" w:lineRule="auto"/>
    </w:pPr>
  </w:style>
  <w:style w:customStyle="true" w:styleId="LBGovstyle1doczillaStyle1" w:type="paragraph">
    <w:name w:val="LB Gov style 1_doczillaStyle_1"/>
    <w:uiPriority w:val="98"/>
    <w:pPr>
      <w:numPr>
        <w:numId w:val="30"/>
      </w:numPr>
      <w:jc w:val="both"/>
      <w:ind w:left="720"/>
      <w:spacing w:before="120" w:after="120" w:line="240" w:lineRule="auto"/>
    </w:pPr>
  </w:style>
  <w:style w:customStyle="true" w:styleId="LBGovstyle2doczillaStyle1" w:type="paragraph">
    <w:name w:val="LB Gov style 2_doczillaStyle_1"/>
    <w:uiPriority w:val="98"/>
    <w:pPr>
      <w:numPr>
        <w:numId w:val="30"/>
        <w:ilvl w:val="1"/>
      </w:numPr>
      <w:jc w:val="both"/>
      <w:spacing w:before="120" w:after="120" w:line="240" w:lineRule="auto"/>
    </w:pPr>
    <w:rPr>
      <w:lang w:val="en-US"/>
    </w:rPr>
  </w:style>
  <w:style w:customStyle="true" w:styleId="LBGovstyle3doczillaStyle1" w:type="paragraph">
    <w:name w:val="LB Gov style 3_doczillaStyle_1"/>
    <w:uiPriority w:val="98"/>
    <w:pPr>
      <w:numPr>
        <w:numId w:val="30"/>
        <w:ilvl w:val="2"/>
      </w:numPr>
      <w:jc w:val="both"/>
      <w:spacing w:before="120" w:after="120" w:line="240" w:lineRule="auto"/>
    </w:pPr>
    <w:rPr>
      <w:lang w:val="en-US"/>
    </w:rPr>
  </w:style>
  <w:style w:customStyle="true" w:styleId="LBGovstyle4doczillaStyle1" w:type="paragraph">
    <w:name w:val="LB Gov style 4_doczillaStyle_1"/>
    <w:uiPriority w:val="98"/>
    <w:pPr>
      <w:numPr>
        <w:numId w:val="30"/>
        <w:ilvl w:val="3"/>
      </w:numPr>
      <w:jc w:val="both"/>
      <w:spacing w:before="120" w:after="120" w:line="240" w:lineRule="auto"/>
    </w:pPr>
    <w:rPr>
      <w:lang w:val="en-US"/>
    </w:rPr>
  </w:style>
  <w:style w:customStyle="true" w:styleId="LBGovstyle5doczillaStyle1" w:type="paragraph">
    <w:name w:val="LB Gov style 5_doczillaStyle_1"/>
    <w:uiPriority w:val="98"/>
    <w:pPr>
      <w:numPr>
        <w:numId w:val="30"/>
        <w:ilvl w:val="4"/>
      </w:numPr>
      <w:jc w:val="both"/>
      <w:spacing w:before="120" w:after="120" w:line="240" w:lineRule="auto"/>
      <w:tabs>
        <w:tab w:val="left" w:pos="5669"/>
      </w:tabs>
    </w:pPr>
    <w:rPr>
      <w:lang w:val="en-US"/>
    </w:rPr>
  </w:style>
  <w:style w:customStyle="true" w:styleId="LBGovstyle6doczillaStyle1" w:type="paragraph">
    <w:name w:val="LB Gov style 6_doczillaStyle_1"/>
    <w:uiPriority w:val="98"/>
    <w:pPr>
      <w:numPr>
        <w:numId w:val="30"/>
        <w:ilvl w:val="6"/>
      </w:numPr>
      <w:jc w:val="both"/>
      <w:spacing w:before="120" w:after="120" w:line="240" w:lineRule="auto"/>
    </w:pPr>
    <w:rPr>
      <w:lang w:val="en-US"/>
    </w:rPr>
  </w:style>
  <w:style w:customStyle="true" w:styleId="MsoChpDefaultdoczillaStyle2" w:type="paragraph">
    <w:name w:val="MsoChpDefault_doczillaStyle_2"/>
    <w:pPr>
      <w:spacing w:after="0" w:line="240" w:lineRule="auto"/>
    </w:pPr>
    <w:rPr>
      <w:sz w:val="20"/>
      <w:rFonts w:ascii="Calibri" w:hAnsi="Calibri"/>
    </w:rPr>
  </w:style>
  <w:style w:customStyle="true" w:styleId="WordSection1doczillaStyle2" w:type="paragraph">
    <w:name w:val="WordSection1_doczillaStyle_2"/>
    <w:pPr>
      <w:spacing w:after="0" w:line="240" w:lineRule="auto"/>
    </w:pPr>
    <w:rPr>
      <w:rFonts w:ascii="Calibri" w:hAnsi="Calibri"/>
    </w:rPr>
  </w:style>
  <w:style w:customStyle="true" w:styleId="MsoNormaldoczillaStyle3" w:type="paragraph">
    <w:name w:val="MsoNormal_doczillaStyle_3"/>
    <w:pPr>
      <w:spacing w:line="256" w:lineRule="auto"/>
    </w:pPr>
  </w:style>
  <w:style w:customStyle="true" w:styleId="MsoChpDefaultdoczillaStyle3" w:type="paragraph">
    <w:name w:val="MsoChpDefault_doczillaStyle_3"/>
    <w:pPr>
      <w:spacing w:after="0" w:line="240" w:lineRule="auto"/>
    </w:pPr>
    <w:rPr>
      <w:rFonts w:ascii="Calibri" w:hAnsi="Calibri"/>
    </w:rPr>
  </w:style>
  <w:style w:customStyle="true" w:styleId="MsoPapDefaultdoczillaStyle2" w:type="paragraph">
    <w:name w:val="MsoPapDefault_doczillaStyle_2"/>
    <w:pPr>
      <w:spacing w:line="256" w:lineRule="auto"/>
    </w:pPr>
    <w:rPr>
      <w:rFonts w:ascii="Calibri" w:hAnsi="Calibri"/>
    </w:rPr>
  </w:style>
  <w:style w:customStyle="true" w:styleId="WordSection1doczillaStyle3" w:type="paragraph">
    <w:name w:val="WordSection1_doczillaStyle_3"/>
    <w:pPr>
      <w:spacing w:after="0" w:line="240" w:lineRule="auto"/>
    </w:pPr>
    <w:rPr>
      <w:rFonts w:ascii="Calibri" w:hAnsi="Calibri"/>
    </w:rPr>
  </w:style>
  <w:style w:customStyle="true" w:styleId="MsoNormaldoczillaStyle4" w:type="paragraph">
    <w:name w:val="MsoNormal_doczillaStyle_4"/>
    <w:pPr>
      <w:spacing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line="256" w:lineRule="auto"/>
    </w:pPr>
  </w:style>
  <w:style w:customStyle="true" w:styleId="WordSection1doczillaStyle4" w:type="paragraph">
    <w:name w:val="WordSection1_doczillaStyle_4"/>
  </w:style>
  <w:style w:customStyle="true" w:styleId="MsoNormaldoczillaStyle5" w:type="paragraph">
    <w:name w:val="MsoNormal_doczillaStyle_5"/>
    <w:pPr>
      <w:spacing w:line="256" w:lineRule="auto"/>
    </w:pPr>
  </w:style>
  <w:style w:customStyle="true" w:styleId="MsoChpDefaultdoczillaStyle5" w:type="paragraph">
    <w:name w:val="MsoChpDefault_doczillaStyle_5"/>
  </w:style>
  <w:style w:customStyle="true" w:styleId="MsoPapDefaultdoczillaStyle4" w:type="paragraph">
    <w:name w:val="MsoPapDefault_doczillaStyle_4"/>
    <w:pPr>
      <w:spacing w:line="256" w:lineRule="auto"/>
    </w:pPr>
  </w:style>
  <w:style w:customStyle="true" w:styleId="WordSection1doczillaStyle5" w:type="paragraph">
    <w:name w:val="WordSection1_doczillaStyle_5"/>
  </w:style>
  <w:style w:customStyle="true" w:styleId="MsoNormaldoczillaStyle6" w:type="paragraph">
    <w:name w:val="MsoNormal_doczillaStyle_6"/>
    <w:pPr>
      <w:spacing w:line="256" w:lineRule="auto"/>
    </w:pPr>
    <w:rPr>
      <w:rFonts w:ascii="Calibri" w:hAnsi="Calibri"/>
    </w:rPr>
  </w:style>
  <w:style w:customStyle="true" w:styleId="MsoChpDefaultdoczillaStyle6" w:type="paragraph">
    <w:name w:val="MsoChpDefault_doczillaStyle_6"/>
    <w:rPr>
      <w:rFonts w:ascii="Calibri" w:hAnsi="Calibri"/>
    </w:rPr>
  </w:style>
  <w:style w:customStyle="true" w:styleId="MsoNormaldoczillaStyle7" w:type="paragraph">
    <w:name w:val="MsoNormal_doczillaStyle_7"/>
    <w:pPr>
      <w:spacing w:line="256" w:lineRule="auto"/>
    </w:pPr>
  </w:style>
  <w:style w:customStyle="true" w:styleId="MsoChpDefaultdoczillaStyle7" w:type="paragraph">
    <w:name w:val="MsoChpDefault_doczillaStyle_7"/>
  </w:style>
  <w:style w:customStyle="true" w:styleId="MsoPapDefaultdoczillaStyle5" w:type="paragraph">
    <w:name w:val="MsoPapDefault_doczillaStyle_5"/>
    <w:pPr>
      <w:spacing w:line="256" w:lineRule="auto"/>
    </w:pPr>
  </w:style>
  <w:style w:customStyle="true" w:styleId="WordSection1doczillaStyle6" w:type="paragraph">
    <w:name w:val="WordSection1_doczillaStyle_6"/>
  </w:style>
  <w:style w:customStyle="true" w:styleId="MsoNormaldoczillaStyle8" w:type="paragraph">
    <w:name w:val="MsoNormal_doczillaStyle_8"/>
    <w:pPr>
      <w:spacing w:line="256" w:lineRule="auto"/>
    </w:pPr>
  </w:style>
  <w:style w:customStyle="true" w:styleId="VLdoczillaStyle1" w:type="paragraph">
    <w:name w:val="VL_Основной текст_doczillaStyle_1"/>
    <w:pPr>
      <w:jc w:val="both"/>
      <w:spacing w:before="240" w:after="0"/>
    </w:pPr>
    <w:rPr>
      <w:color w:val="141618"/>
    </w:rPr>
  </w:style>
  <w:style w:customStyle="true" w:styleId="MsoChpDefaultdoczillaStyle8" w:type="paragraph">
    <w:name w:val="MsoChpDefault_doczillaStyle_8"/>
  </w:style>
  <w:style w:customStyle="true" w:styleId="MsoPapDefaultdoczillaStyle6" w:type="paragraph">
    <w:name w:val="MsoPapDefault_doczillaStyle_6"/>
    <w:pPr>
      <w:spacing w:line="256" w:lineRule="auto"/>
    </w:pPr>
  </w:style>
  <w:style w:customStyle="true" w:styleId="WordSection1doczillaStyle7" w:type="paragraph">
    <w:name w:val="WordSection1_doczillaStyle_7"/>
  </w:style>
  <w:style w:customStyle="true" w:styleId="MsoNormaldoczillaStyle9" w:type="paragraph">
    <w:name w:val="MsoNormal_doczillaStyle_9"/>
    <w:pPr>
      <w:spacing w:line="256" w:lineRule="auto"/>
    </w:pPr>
    <w:rPr>
      <w:rFonts w:ascii="Calibri" w:hAnsi="Calibri"/>
    </w:rPr>
  </w:style>
  <w:style w:customStyle="true" w:styleId="VLdoczillaStyle2" w:type="paragraph">
    <w:name w:val="VL_Основной текст_doczillaStyle_2"/>
    <w:pPr>
      <w:jc w:val="both"/>
      <w:spacing w:before="240" w:after="0"/>
    </w:pPr>
    <w:rPr>
      <w:color w:val="0b1107"/>
      <w:rFonts w:ascii="Calibri" w:hAnsi="Calibri"/>
    </w:rPr>
  </w:style>
  <w:style w:customStyle="true" w:styleId="MsoChpDefaultdoczillaStyle9" w:type="paragraph">
    <w:name w:val="MsoChpDefault_doczillaStyle_9"/>
    <w:rPr>
      <w:rFonts w:ascii="Calibri" w:hAnsi="Calibri"/>
    </w:rPr>
  </w:style>
  <w:style w:customStyle="true" w:styleId="MsoNormaldoczillaStyle10" w:type="paragraph">
    <w:name w:val="MsoNormal_doczillaStyle_10"/>
    <w:pPr>
      <w:spacing w:line="256" w:lineRule="auto"/>
    </w:pPr>
    <w:rPr>
      <w:rFonts w:ascii="Calibri" w:hAnsi="Calibri"/>
    </w:rPr>
  </w:style>
  <w:style w:customStyle="true" w:styleId="MsoChpDefaultdoczillaStyle10" w:type="paragraph">
    <w:name w:val="MsoChpDefault_doczillaStyle_10"/>
    <w:rPr>
      <w:rFonts w:ascii="Calibri" w:hAnsi="Calibri"/>
    </w:rPr>
  </w:style>
  <w:style w:customStyle="true" w:styleId="MsoPapDefaultdoczillaStyle7" w:type="paragraph">
    <w:name w:val="MsoPapDefault_doczillaStyle_7"/>
    <w:pPr>
      <w:spacing w:line="256" w:lineRule="auto"/>
    </w:pPr>
  </w:style>
  <w:style w:customStyle="true" w:styleId="WordSection1doczillaStyle8" w:type="paragraph">
    <w:name w:val="WordSection1_doczillaStyle_8"/>
  </w:style>
  <w:style w:customStyle="true" w:styleId="BulletListFooterTextnumberedParagraphedeliste1lp1ListParagraphNumBullet1TableNumberParagraphBulletNumberBulletrListParagraph1Listea"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sz w:val="24"/>
      <w:rFonts w:ascii="Times New Roman" w:hAnsi="Times New Roman"/>
    </w:rPr>
  </w:style>
  <w:style w:customStyle="true" w:styleId="oldoczillaStyle1" w:type="paragraph">
    <w:name w:val="ol_doczillaStyle_1"/>
    <w:pPr>
      <w:spacing w:after="0"/>
    </w:pPr>
  </w:style>
  <w:style w:customStyle="true" w:styleId="uldoczillaStyle1" w:type="paragraph">
    <w:name w:val="ul_doczillaStyle_1"/>
    <w:pPr>
      <w:spacing w:after="0"/>
    </w:pPr>
  </w:style>
  <w:style w:customStyle="true" w:styleId="MsoNormaldoczillaStyle11" w:type="paragraph">
    <w:name w:val="MsoNormal_doczillaStyle_11"/>
    <w:pPr>
      <w:spacing w:line="256" w:lineRule="auto"/>
    </w:pPr>
  </w:style>
  <w:style w:customStyle="true" w:styleId="BulletListFooterTextnumberedParagraphedeliste1lp1ListParagraphNumBullet1TableNumberParagraphBulletNumberBulletrListParagraph1ListParagraph2ListParagraph21Listeafsnit1PargrafodaLista1B"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ind w:left="720"/>
      <w:spacing w:after="0"/>
    </w:pPr>
    <w:rPr>
      <w:sz w:val="24"/>
    </w:rPr>
  </w:style>
  <w:style w:customStyle="true" w:styleId="MsoChpDefaultdoczillaStyle11" w:type="paragraph">
    <w:name w:val="MsoChpDefault_doczillaStyle_11"/>
  </w:style>
  <w:style w:customStyle="true" w:styleId="MsoPapDefaultdoczillaStyle8" w:type="paragraph">
    <w:name w:val="MsoPapDefault_doczillaStyle_8"/>
    <w:pPr>
      <w:spacing w:line="256" w:lineRule="auto"/>
    </w:pPr>
  </w:style>
  <w:style w:customStyle="true" w:styleId="WordSection1doczillaStyle9" w:type="paragraph">
    <w:name w:val="WordSection1_doczillaStyle_9"/>
  </w:style>
  <w:style w:customStyle="true" w:styleId="MsoNormaldoczillaStyle12" w:type="paragraph">
    <w:name w:val="MsoNormal_doczillaStyle_12"/>
    <w:pPr>
      <w:spacing w:line="256" w:lineRule="auto"/>
    </w:pPr>
  </w:style>
  <w:style w:customStyle="true" w:styleId="MsoChpDefaultdoczillaStyle12" w:type="paragraph">
    <w:name w:val="MsoChpDefault_doczillaStyle_12"/>
  </w:style>
  <w:style w:customStyle="true" w:styleId="MsoPapDefaultdoczillaStyle9" w:type="paragraph">
    <w:name w:val="MsoPapDefault_doczillaStyle_9"/>
    <w:pPr>
      <w:spacing w:line="256" w:lineRule="auto"/>
    </w:pPr>
  </w:style>
  <w:style w:customStyle="true" w:styleId="WordSection1doczillaStyle10" w:type="paragraph">
    <w:name w:val="WordSection1_doczillaStyle_10"/>
  </w:style>
  <w:style w:customStyle="true" w:styleId="BulletListFooterTextnumberedParagraphedeliste1lp1ListParagraphNumBullet1TableNumberParagraphBulletNumberBulletrListParagraph1Listea0"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sz w:val="24"/>
      <w:rFonts w:ascii="Times New Roman" w:hAnsi="Times New Roman"/>
    </w:rPr>
  </w:style>
  <w:style w:customStyle="true" w:styleId="oldoczillaStyle2" w:type="paragraph">
    <w:name w:val="ol_doczillaStyle_2"/>
    <w:pPr>
      <w:spacing w:after="0"/>
    </w:pPr>
  </w:style>
  <w:style w:customStyle="true" w:styleId="uldoczillaStyle2" w:type="paragraph">
    <w:name w:val="ul_doczillaStyle_2"/>
    <w:pPr>
      <w:spacing w:after="0"/>
    </w:pPr>
  </w:style>
  <w:style w:customStyle="true" w:styleId="MsoNormaldoczillaStyle13" w:type="paragraph">
    <w:name w:val="MsoNormal_doczillaStyle_13"/>
    <w:pPr>
      <w:spacing w:line="256" w:lineRule="auto"/>
    </w:pPr>
    <w:rPr>
      <w:rFonts w:ascii="Calibri" w:hAnsi="Calibri"/>
    </w:rPr>
  </w:style>
  <w:style w:customStyle="true" w:styleId="BulletListFooterTextnumberedParagraphedeliste1lp1ListParagraphNumBullet1TableNumberParagraphBulletNumberBulletrListParagraph1ListParagraph2ListParagraph21Listeafsnit1PargrafodaLista1B0"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ind w:left="720"/>
      <w:spacing w:after="0"/>
    </w:pPr>
    <w:rPr>
      <w:sz w:val="24"/>
    </w:rPr>
  </w:style>
  <w:style w:customStyle="true" w:styleId="MsoChpDefaultdoczillaStyle13" w:type="paragraph">
    <w:name w:val="MsoChpDefault_doczillaStyle_13"/>
    <w:rPr>
      <w:rFonts w:ascii="Calibri" w:hAnsi="Calibri"/>
    </w:rPr>
  </w:style>
  <w:style w:customStyle="true" w:styleId="doczillaStyle1" w:type="table">
    <w:name w:val="Обычная таблица_doczillaStyle_1"/>
    <w:uiPriority w:val="99"/>
    <w:semiHidden/>
    <w:tblPr>
      <w:tblCellMar>
        <w:left w:w="108" w:type="dxa"/>
        <w:top w:w="0" w:type="dxa"/>
        <w:right w:w="108" w:type="dxa"/>
        <w:bottom w:w="0" w:type="dxa"/>
      </w:tblCellMar>
    </w:tblPr>
    <w:pPr>
      <w:spacing w:line="256" w:lineRule="auto"/>
    </w:pPr>
    <w:rPr>
      <w:rFonts w:ascii="Calibri" w:hAnsi="Calibri"/>
    </w:rPr>
  </w:style>
  <w:style w:customStyle="true" w:styleId="VLdoczillaStyle3" w:type="paragraph">
    <w:name w:val="VL_Основной текст_doczillaStyle_3"/>
    <w:pPr>
      <w:jc w:val="both"/>
      <w:spacing w:before="240" w:after="0"/>
    </w:pPr>
    <w:rPr>
      <w:color w:val="141618"/>
    </w:rPr>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jpg@01DCD3FD.17BF9390" TargetMode="Externa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word/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word/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word/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word/customXml/_rels/item6.xml.rels><?xml version="1.0" encoding="UTF-8" standalone="yes"?><Relationships xmlns="http://schemas.openxmlformats.org/package/2006/relationships"><Relationship Id="rId1" Type="http://schemas.openxmlformats.org/officeDocument/2006/relationships/customXmlProps" Target="itemProps6.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943A7EA-C201-49A8-9507-24FEF77201EA}">
  <ds:schemaRefs>
    <ds:schemaRef ds:uri="http://schemas.openxmlformats.org/officeDocument/2006/bibliography"/>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239CE9-D681-4676-8E31-627E5A1CD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аааа</Template>
  <TotalTime>7</TotalTime>
  <Pages>47</Pages>
  <Words>19937</Words>
  <Characters>113646</Characters>
  <Application>Microsoft Office Word</Application>
  <DocSecurity>0</DocSecurity>
  <Lines>947</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Трошкова Дарья Николаевна</dc:creator>
  <cp:lastModifiedBy>Larisa.Zaynullina</cp:lastModifiedBy>
  <dcterms:created xsi:type="dcterms:W3CDTF">2026-04-28T15:50:00+03:00</dcterms:created>
  <dcterms:modified xsi:type="dcterms:W3CDTF">2026-05-14T09:20:26.051+05:00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531" w:guid="B0D1FEF1-CC2A-8DB0-DF24-299875601BDF" w:kind="selector" w:selector="radio" w:type="string" w:input="normal" w:required="true">
      <w:identifier xml:space="preserve">ID531</w:identifier>
      <w:name xml:space="preserve">Источником финансового обеспечения Договора являются средства федерального бюджета?</w:name>
      <w:element w:id="532" w:guid="98819B32-2BC3-2FE8-0BF5-E9D52F901126" w:kind="condition" w:selector="check" w:type="boolean" w:input="normal" w:required="false">
        <w:identifier xml:space="preserve">ID532</w:identifier>
        <w:name xml:space="preserve">Да</w:name>
        <w:value>
          <w:boolean>true</w:boolean>
        </w:value>
        <w:element w:id="525" w:guid="70F5D0AF-D70D-0DFA-C458-AEE933505463" w:kind="variable" w:selector="check" w:type="string" w:input="normal" w:required="true">
          <w:identifier xml:space="preserve">ID525</w:identifier>
          <w:name xml:space="preserve">Идентификатор договора или соглашения, во исполнение которого заключен Договор</w:name>
        </w:element>
      </w:element>
      <w:element w:id="533" w:guid="A4976547-2518-6D30-F32A-D24A6330E12F" w:kind="condition" w:selector="check" w:type="boolean" w:input="normal" w:required="false">
        <w:identifier xml:space="preserve">ID533</w:identifier>
        <w:name xml:space="preserve">Нет</w:name>
        <w:value>
          <w:boolean>false</w:boolean>
        </w:value>
      </w:element>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филиала 1 категории/ УФПС Ставропольского края</w:name>
        <w:value>
          <w:boolean>false</w:boolean>
        </w:value>
        <w:element w:id="7" w:guid="BE00D5F0-D268-1C28-0D71-663F65C030BB" w:kind="selector" w:selector="radio" w:type="string" w:input="normal" w:required="true">
          <w:identifier xml:space="preserve">ID7</w:identifier>
          <w:name xml:space="preserve">Договор заключается в пользу филиала 1 категории/ УФПС Ставропольского края?</w:name>
          <w:element w:id="8" w:guid="1D306383-8267-1AB0-038A-52762BD82F05" w:kind="condition" w:selector="check" w:type="boolean" w:input="normal" w:required="false">
            <w:identifier xml:space="preserve">ID8</w:identifier>
            <w:name xml:space="preserve">Да</w:name>
            <w:value>
              <w:boolean>false</w:boolean>
            </w:value>
          </w:element>
          <w:element w:id="9" w:guid="1885E85C-98C2-52C0-7FA0-5FB1B1A86DC6" w:kind="condition" w:selector="check" w:type="boolean" w:input="normal" w:required="false">
            <w:identifier xml:space="preserve">ID9</w:identifier>
            <w:name xml:space="preserve">Нет, филиал 1 категории/ УФПС Ставропольского края - организатор, а на уровне нижестоящего Филиала осуществляется исполнение обязательств по Договору, или если организатором выступает филиала 1 категории/ УФПС Ставропольского края и организатором осуществляется в том числе оплата по Договору, а на уровне нижестоящего Филиала осуществляется исполнение иных обязательств по договору</w:name>
            <w:value>
              <w:boolean>true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Филиалом 1 категории/ УФПС Ставропольского края Покупателя</w:name>
              <w:comment xml:space="preserve">Заполните, перечислив необходимые пункты и разделы Договора, в которых перечислены обязанности филиалом.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Филиалом 1 категории/ УФПС Ставропольского края Покупателя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Иного Филиала АО "Почта России"</w:name>
        <w:value>
          <w:boolean>false</w:boolean>
        </w:value>
      </w:element>
    </w:element>
    <w:element w:id="11" w:guid="007D44A5-B3DA-5F60-D226-4569C3F08826" w:kind="variable" w:selector="check" w:type="string" w:input="dataSource" w:binding="582" w:required="true">
      <w:identifier xml:space="preserve">ID11</w:identifier>
      <w:name xml:space="preserve">Наименование Филиала Почты России</w:name>
    </w:element>
    <w:element w:id="12" w:guid="007D44A5-B3DA-5F60-D226-4569C3F08826" w:kind="variable" w:selector="check" w:type="string" w:input="dataSource" w:binding="583"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84"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85"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0" w:required="true">
      <w:identifier xml:space="preserve">ID16</w:identifier>
      <w:name xml:space="preserve">Банк Филиала Почты России</w:name>
    </w:element>
    <w:element w:id="17" w:guid="007D44A5-B3DA-5F60-D226-4569C3F08826" w:kind="variable" w:selector="check" w:type="string" w:input="dataSource" w:binding="601" w:required="true">
      <w:identifier xml:space="preserve">ID17</w:identifier>
      <w:name xml:space="preserve">К/с банка Филиала Почты России</w:name>
    </w:element>
    <w:element w:id="18" w:guid="007D44A5-B3DA-5F60-D226-4569C3F08826" w:kind="variable" w:selector="check" w:type="string" w:input="dataSource" w:binding="602"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86" w:required="false">
      <w:identifier xml:space="preserve">ID20</w:identifier>
      <w:name xml:space="preserve">E-mail Филиала Почты России</w:name>
    </w:element>
    <w:element w:id="478" w:guid="007D44A5-B3DA-5F60-D226-4569C3F08826" w:kind="variable" w:selector="check" w:type="string" w:input="dataSource" w:binding="583"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27"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value>
            <w:text xml:space="preserve">Доверенность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1" w:required="true">
                <w:identifier xml:space="preserve">ID68</w:identifier>
                <w:name xml:space="preserve">ИНН поставщика</w:name>
              </w:element>
              <w:element w:id="65" w:guid="F0E6141E-3EAF-59E0-DB8B-43E01338A481" w:kind="variable" w:selector="check" w:type="string" w:input="dataSource" w:binding="588" w:required="true">
                <w:identifier xml:space="preserve">ID65</w:identifier>
                <w:name xml:space="preserve">Полное наименование поставщика</w:name>
              </w:element>
              <w:element w:id="66" w:guid="F0E6141E-3EAF-59E0-DB8B-43E01338A481" w:kind="variable" w:selector="check" w:type="string" w:input="dataSource" w:binding="589"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0" w:required="true">
                <w:identifier xml:space="preserve">ID67</w:identifier>
                <w:name xml:space="preserve">ОГРН поставщика</w:name>
              </w:element>
              <w:element w:id="69" w:guid="F0E6141E-3EAF-59E0-DB8B-43E01338A481" w:kind="variable" w:selector="check" w:type="string" w:input="dataSource" w:binding="592" w:required="true">
                <w:identifier xml:space="preserve">ID69</w:identifier>
                <w:name xml:space="preserve">КПП поставщика</w:name>
              </w:element>
              <w:element w:id="70" w:guid="F0E6141E-3EAF-59E0-DB8B-43E01338A481" w:kind="variable" w:selector="check" w:type="string" w:input="dataSource" w:binding="593" w:required="true">
                <w:identifier xml:space="preserve">ID70</w:identifier>
                <w:name xml:space="preserve">Адрес места нахождения поставщика</w:name>
              </w:element>
              <w:element w:id="71" w:guid="F0E6141E-3EAF-59E0-DB8B-43E01338A481" w:kind="variable" w:selector="check" w:type="string" w:input="dataSource" w:binding="580" w:required="true">
                <w:identifier xml:space="preserve">ID71</w:identifier>
                <w:name xml:space="preserve">Почтовый адрес поставщика</w:name>
              </w:element>
              <w:element w:id="72" w:guid="F0E6141E-3EAF-59E0-DB8B-43E01338A481" w:kind="variable" w:selector="check" w:type="string" w:input="dataSource" w:binding="604" w:required="true">
                <w:identifier xml:space="preserve">ID72</w:identifier>
                <w:name xml:space="preserve">Банк поставщика</w:name>
              </w:element>
              <w:element w:id="73" w:guid="F0E6141E-3EAF-59E0-DB8B-43E01338A481" w:kind="variable" w:selector="check" w:type="string" w:input="dataSource" w:binding="605"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06"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595" w:required="true">
                    <w:identifier xml:space="preserve">ID85</w:identifier>
                    <w:name xml:space="preserve">ОКОПФ поставщика</w:name>
                  </w:element>
                  <w:element w:id="86" w:guid="C8453C75-36B0-9128-AC1B-03A0441066F6" w:kind="variable" w:selector="check" w:type="string" w:input="dataSource" w:binding="596" w:required="true">
                    <w:identifier xml:space="preserve">ID86</w:identifier>
                    <w:name xml:space="preserve">ОКПО поставщика</w:name>
                  </w:element>
                  <w:element w:id="513" w:guid="C8453C75-36B0-9128-AC1B-03A0441066F6" w:kind="variable" w:selector="check" w:type="string" w:input="dataSource" w:binding="596" w:required="true">
                    <w:identifier xml:space="preserve">ID513</w:identifier>
                    <w:name xml:space="preserve">ОКПД поставщика</w:name>
                  </w:element>
                  <w:element w:id="82" w:guid="E8B487FC-DAC4-277C-91FD-D29CD4E070C8" w:kind="variable" w:selector="check" w:type="string" w:input="dataSource" w:binding="594"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0"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0"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08" w:required="true">
                    <w:identifier xml:space="preserve">ID95</w:identifier>
                    <w:name xml:space="preserve">Банк филиала Поставщика</w:name>
                  </w:element>
                  <w:element w:id="96" w:guid="54E91153-2C9E-48B8-0F5B-487C34B89B44" w:kind="variable" w:selector="check" w:type="string" w:input="dataSource" w:binding="609"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0"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597"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598"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value>
                      <w:text xml:space="preserve">Доверенность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2" w:required="true">
                <w:identifier xml:space="preserve">ID110</w:identifier>
                <w:name xml:space="preserve">ИНН поставщика</w:name>
              </w:element>
              <w:element w:id="111" w:guid="C03879D9-3EA2-DC00-9FE3-807FECA03155" w:kind="variable" w:selector="check" w:type="string" w:input="dataSource" w:binding="613" w:required="true">
                <w:identifier xml:space="preserve">ID111</w:identifier>
                <w:name xml:space="preserve">ФИО поставщика (полное)</w:name>
              </w:element>
              <w:element w:id="112" w:guid="C03879D9-3EA2-DC00-9FE3-807FECA03155" w:kind="variable" w:selector="check" w:type="string" w:input="dataSource" w:binding="614" w:required="true">
                <w:identifier xml:space="preserve">ID112</w:identifier>
                <w:name xml:space="preserve">ФИО поставщика (краткое)</w:name>
              </w:element>
              <w:element w:id="113" w:guid="C03879D9-3EA2-DC00-9FE3-807FECA03155" w:kind="variable" w:selector="check" w:type="string" w:input="dataSource" w:binding="615"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17" w:required="true">
                <w:identifier xml:space="preserve">ID115</w:identifier>
                <w:name xml:space="preserve">Банк поставщика</w:name>
              </w:element>
              <w:element w:id="116" w:guid="C03879D9-3EA2-DC00-9FE3-807FECA03155" w:kind="variable" w:selector="check" w:type="string" w:input="dataSource" w:binding="618" w:required="true">
                <w:identifier xml:space="preserve">ID116</w:identifier>
                <w:name xml:space="preserve">К/с банка поставщика</w:name>
              </w:element>
              <w:element w:id="117" w:guid="C03879D9-3EA2-DC00-9FE3-807FECA03155" w:kind="variable" w:selector="check" w:type="string" w:input="dataSource" w:binding="619"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0" w:required="true">
                <w:identifier xml:space="preserve">ID124</w:identifier>
                <w:name xml:space="preserve">Адрес регистрации поставщика</w:name>
              </w:element>
              <w:element w:id="125" w:guid="C03879D9-3EA2-DC00-9FE3-807FECA03155" w:kind="variable" w:selector="check" w:type="string" w:input="dataSource" w:binding="580" w:required="true">
                <w:identifier xml:space="preserve">ID125</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1" w:required="true">
                <w:identifier xml:space="preserve">ID135</w:identifier>
                <w:name xml:space="preserve">Банк поставщика</w:name>
              </w:element>
              <w:element w:id="136" w:guid="802B47EE-58FD-0CC0-875D-4A986100FA76" w:kind="variable" w:selector="check" w:type="string" w:input="dataSource" w:binding="622" w:required="true">
                <w:identifier xml:space="preserve">ID136</w:identifier>
                <w:name xml:space="preserve">К/с банка поставщика</w:name>
              </w:element>
              <w:element w:id="137" w:guid="802B47EE-58FD-0CC0-875D-4A986100FA76" w:kind="variable" w:selector="check" w:type="string" w:input="dataSource" w:binding="623"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0" w:required="true">
                <w:identifier xml:space="preserve">ID143</w:identifier>
                <w:name xml:space="preserve">Адрес регистрации поставщика</w:name>
              </w:element>
              <w:element w:id="144" w:guid="802B47EE-58FD-0CC0-875D-4A986100FA76" w:kind="variable" w:selector="check" w:type="string" w:input="dataSource" w:binding="580" w:required="true">
                <w:identifier xml:space="preserve">ID144</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value>
                      <w:text xml:space="preserve">Доверенность от __ № __</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element>
                </w:element>
              </w:element>
            </w:element>
          </w:element>
        </w:element>
      </w:element>
    </w:element>
    <w:element w:id="518" w:guid="D04CF9B2-228B-554C-D931-47648D10743E" w:kind="condition" w:selector="check" w:type="boolean" w:input="expression" w:required="false" w:uiHidden="true">
      <w:identifier xml:space="preserve">ID518</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1.12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false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true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1.12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19" w:guid="D04CF9B2-228B-554C-D931-47648D10743E" w:kind="condition" w:selector="check" w:type="boolean" w:input="expression" w:required="false" w:uiHidden="true">
      <w:identifier xml:space="preserve">ID519</w:identifier>
      <w:name xml:space="preserve">Условие: если составляется договор с единственным поставщиком</w:name>
      <w:value>
        <w:expression xml:space="preserve">ID382</w:expression>
      </w:value>
      <w:element w:id="520" w:guid="30394D5F-A67B-1CB0-5B33-3442C1706951" w:kind="selector" w:selector="radio" w:type="string" w:input="normal" w:required="true">
        <w:identifier xml:space="preserve">ID520</w:identifier>
        <w:name xml:space="preserve">Единственный поставщик:</w:name>
        <w:comment xml:space="preserve">В зависимости от варианта ответа, выбранного в данном вопросе, сформируется п. 1.12 Договора ("Срок оплаты Товара Покупателем")</w:comment>
        <w:element w:id="521" w:guid="50C7E29C-1E6D-BE8A-D75D-E3645138F512" w:kind="condition" w:selector="check" w:type="boolean" w:input="normal" w:required="false">
          <w:identifier xml:space="preserve">ID521</w:identifier>
          <w:name xml:space="preserve">Субъект МСП</w:name>
          <w:value>
            <w:boolean>true</w:boolean>
          </w:value>
        </w:element>
        <w:element w:id="522" w:guid="50CEF662-3861-82E0-2B47-E060B3A8581B" w:kind="condition" w:selector="check" w:type="boolean" w:input="normal" w:required="false">
          <w:identifier xml:space="preserve">ID522</w:identifier>
          <w:name xml:space="preserve">Не субъект МСП</w:name>
          <w:value>
            <w:boolean>false</w:boolean>
          </w:value>
        </w:element>
        <w:element w:id="523" w:guid="EEFBCC98-10B1-3760-5613-A5CF21E0FB36" w:kind="condition" w:selector="check" w:type="boolean" w:input="normal" w:required="false">
          <w:identifier xml:space="preserve">ID523</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ТОРГ-12/УПД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ТОРГ-12/УПД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17" w:guid="6DD85713-99D4-1E3B-D8C8-A9FB4792FC42" w:kind="condition" w:selector="check" w:type="boolean" w:input="expression" w:required="false" w:uiHidden="true">
      <w:identifier xml:space="preserve">ID517</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value>
          <w:expression xml:space="preserve">ID170</w:expressio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или УСН (превышение порога установленного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w:name>
          </w:element>
          <w:element w:id="343" w:guid="D080F7AC-04CC-B390-7A4A-FEFDFDE85300" w:kind="selector" w:selector="radio" w:type="string" w:input="normal" w:required="true">
            <w:identifier xml:space="preserve">ID343</w:identifier>
            <w:name xml:space="preserve">Сумма НДС от Цены Договора:</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Сумма НДС от Цены Договора</w:name>
                <w:comment xml:space="preserve">Сумма НДС от Цены Договора рассчитывается автоматически по формуле: Цена Договора с НДС * Ставка НДС / (100 + Ставка НДС)</w:comment>
                <w:value>
                  <w:expression xml:space="preserve">ID186*ID480 / (ID480+100)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Сумма НДС от Цены Договора</w:name>
              </w:element>
            </w:element>
          </w:element>
        </w:element>
        <w:element w:id="160" w:guid="70B23D88-1F31-0D80-F30B-A28D56689A21" w:kind="condition" w:selector="check" w:type="boolean" w:input="normal" w:required="false">
          <w:identifier xml:space="preserve">ID160</w:identifier>
          <w:name xml:space="preserve">Без НДС или УСН (без превышения порога установленного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id="641" w:guid="E84EC678-CFA2-4B50-BEBA-087C168AA44C" w:kind="variable" w:type="string" w:input="normal" w:required="true">
            <w:identifier xml:space="preserve">ID641</w:identifier>
            <w:name xml:space="preserve">Ссылка на ст. НК РФ </w:name>
          </w:element>
        </w:element>
      </w:element>
    </w:element>
    <w:element w:id="509" w:guid="40421A07-5962-06B0-2581-AA41D98A9153" w:kind="condition" w:selector="check" w:type="boolean" w:input="expression" w:required="false" w:uiHidden="true">
      <w:identifier xml:space="preserve">ID509</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0" w:required="fals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0" w:guid="40421A07-5962-06B0-2581-AA41D98A9153" w:kind="condition" w:selector="check" w:type="boolean" w:input="expression" w:required="false" w:uiHidden="true">
      <w:identifier xml:space="preserve">ID510</w:identifier>
      <w:name xml:space="preserve">Условие: если Техническое задание не прикладывается к Договору</w:name>
      <w:value>
        <w:expression xml:space="preserve">ID168</w:expression>
      </w:value>
      <w:element w:id="511" w:guid="B0A818C2-E06A-7E50-0E08-7ECB65B0D13D" w:kind="variable" w:selector="check" w:type="string" w:input="dataSource" w:binding="580" w:required="false">
        <w:identifier xml:space="preserve">ID511</w:identifier>
        <w:name xml:space="preserve">Укажите адрес доставки Товара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рабочих (!) дней. Пример заполнения: "5" (пропись добавляется автоматически) </w:comment>
    </w:element>
    <w:element w:id="192" w:guid="36317AA2-27DF-2230-B29B-A5CC3C34FC82" w:kind="variable" w:selector="check" w:type="number" w:input="normal" w:required="true">
      <w:identifier xml:space="preserve">ID192</w:identifier>
      <w:name xml:space="preserve">Срок доставки Товара Покупателю (АО "Почта России")</w:name>
      <w:comment xml:space="preserve">Укажите количество дней с даты получения Заявки,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204" w:guid="3875512F-F8A6-9790-BFC8-CC1E55C8606D" w:kind="variable" w:selector="check" w:type="number" w:input="normal" w:required="true">
      <w:identifier xml:space="preserve">ID204</w:identifier>
      <w:name xml:space="preserve">Срок выполнения Поставщиком требований Покупателя (АО "Почта России") об устранении недостатков Товара</w:name>
      <w:comment xml:space="preserve">Укажите количество рабочих (!) дней. Пример заполнения: "5" (пропись добавляется автоматически) </w:comment>
      <w:value>
        <w:unit xml:space="preserve" w:active="false">рабочий день</w:unit>
      </w:value>
      <w:format>
        <w:number w:numeral="cardinal" w:rounding="none"/>
        <w:string w:letterCase="normal" w:grammarCase="nominative"/>
        <w:money xml:space="preserve">0,000.##</w:money>
        <w:date xml:space="preserve">dd.mm.yyyy</w:date>
      </w:forma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рабочих (!) дней. Пример заполнения: "5" (пропись добавляется автоматически)</w:comment>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рабочих (!)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рабочих (!) дней. Пример заполнения: "5" (пропись добавляется автоматически) </w:comment>
      <w:value>
        <w:unit xml:space="preserve" w:active="false">рабочий день</w:unit>
      </w:value>
      <w:format>
        <w:number w:numeral="cardinal" w:rounding="none"/>
        <w:string w:letterCase="normal" w:grammarCase="nominative"/>
        <w:money xml:space="preserve">0,000.##</w:money>
        <w:date xml:space="preserve">dd.mm.yyyy</w:date>
      </w:format>
    </w:element>
    <w:element w:id="561" w:guid="F056CA6C-F4B4-BA10-59C7-B0C190847DF3" w:kind="condition" w:selector="check" w:type="boolean" w:input="expression" w:required="false" w:uiHidden="true">
      <w:identifier xml:space="preserve">ID561</w:identifier>
      <w:name xml:space="preserve">Условие для п. 1.12 (Срок оплаты Товара по Договору):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ID522</w:expression>
      </w:value>
      <w:element w:id="562" w:guid="E078EC8E-B36B-4930-C9AC-E0308DB09B5A" w:kind="selector" w:selector="radio" w:type="string" w:input="normal" w:required="true">
        <w:identifier xml:space="preserve">ID562</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comment xml:space="preserve">Если предмет закупки указан в Перечне товаров, работ, услуг, при осуществлении закупок которых не применяется срок оплаты, предусмотренный ч. 5.3 ст.3 Закона №223-ФЗ (Приложение № 2 к Положению о закупке товаров, работ, услуг для нужд АО «Поста России»), указать срок оплаты в соответствии с внутренними документами АО «Почта России», во всех остальных случаях указать 7 (семь) рабочих дней с даты приемки результатов исполнения Договора;</w:comment>
        <w:element w:id="563" w:guid="F8E115AC-34C4-A900-66E4-91231758044B" w:kind="condition" w:selector="check" w:type="boolean" w:input="normal" w:required="false">
          <w:identifier xml:space="preserve">ID563</w:identifier>
          <w:name xml:space="preserve">Да</w:name>
          <w:value>
            <w:boolean>true</w:boolean>
          </w:value>
          <w:element w:id="565" w:guid="63ECEE33-B1F1-0268-20E8-497E09386D3E" w:kind="selector" w:selector="radio" w:type="string" w:input="normal" w:required="false">
            <w:identifier xml:space="preserve">ID565</w:identifier>
            <w:name xml:space="preserve">Срок оплаты Товара по Договору:</w:name>
            <w:element w:id="566" w:guid="E8B63BC7-0EE8-C1D8-03FC-1F1821654AF9"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1" w:guid="D8636672-0021-8A5C-0CDE-771D87D836A5" w:kind="variable" w:selector="check" w:type="number" w:input="normal" w:required="true">
                <w:identifier xml:space="preserve">ID571</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7" w:guid="401DBFC4-1290-0A20-F13B-EAFEE5707B6F"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2" w:guid="809C0836-467B-2158-FA26-EBA9E36A227D" w:kind="variable" w:selector="check" w:type="number" w:input="normal" w:required="true">
                <w:identifier xml:space="preserve">ID572</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4" w:guid="C0ACC736-6607-E340-D4B7-77675A20FB6B" w:kind="condition" w:selector="check" w:type="boolean" w:input="normal" w:required="false">
          <w:identifier xml:space="preserve">ID564</w:identifier>
          <w:name xml:space="preserve">Нет</w:name>
          <w:value>
            <w:boolean>false</w:boolean>
          </w:value>
          <w:element w:id="568" w:guid="30BB143D-2C7B-2846-3E38-84207518F8A3" w:kind="selector" w:selector="radio" w:type="string" w:input="normal" w:required="false">
            <w:identifier xml:space="preserve">ID568</w:identifier>
            <w:name xml:space="preserve">Срок оплаты Товара по Договору:</w:name>
            <w:element w:id="569" w:guid="D812CC95-5E16-C590-8B52-B18EA2B08EB3" w:kind="condition" w:selector="check" w:type="boolean" w:input="normal" w:required="false">
              <w:identifier xml:space="preserve">ID569</w:identifier>
              <w:name xml:space="preserve">не установлен иным законодательством РФ (помимо Закона №223-ФЗ)</w:name>
              <w:value>
                <w:boolean>true</w:boolean>
              </w:value>
              <w:element w:id="573" w:guid="D8636672-0021-8A5C-0CDE-771D87D836A5" w:kind="variable" w:selector="check" w:type="number" w:input="normal" w:required="true">
                <w:identifier xml:space="preserve">ID573</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7</w:number>
                  <w:unit xml:space="preserve" w:active="true">рабочий день</w:unit>
                </w:value>
              </w:element>
            </w:element>
            <w:element w:id="570" w:guid="B0F0DE5A-A749-2EB0-DC44-033616B076F8" w:kind="condition" w:selector="check" w:type="boolean" w:input="normal" w:required="false">
              <w:identifier xml:space="preserve">ID570</w:identifier>
              <w:name xml:space="preserve">установлен иным законодательством РФ (помимо Закона №223-ФЗ)</w:name>
              <w:value>
                <w:boolean>false</w:boolean>
              </w:value>
              <w:element w:id="574" w:guid="809C0836-467B-2158-FA26-EBA9E36A227D" w:kind="variable" w:selector="check" w:type="number" w:input="normal" w:required="true">
                <w:identifier xml:space="preserve">ID574</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number>7</w:number>
                  <w:unit xml:space="preserve" w:active="true">календарный день</w:unit>
                </w:value>
              </w:element>
            </w:element>
          </w:element>
        </w:element>
      </w:element>
    </w:element>
    <w:element w:id="575" w:guid="206576BE-D096-40E8-F347-6DF5B63004DF" w:kind="condition" w:selector="check" w:type="boolean" w:input="expression" w:required="false" w:uiHidden="true">
      <w:identifier xml:space="preserve">ID575</w:identifier>
      <w:name xml:space="preserve">Условие для п. 1.12 (Срок оплаты по Договору)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(ед. поставщик) - только СМСП ИЛИ участник (ед. поставщик) - не СМСП, который привлекает СМСП</w:name>
      <w:value>
        <w:expression xml:space="preserve">(ID2 &amp; ID154) || (ID154 &amp; ID151) || ID155 || ID156 || ID521 || ID523</w:expression>
      </w:value>
      <w:element w:id="576" w:guid="D8636672-0021-8A5C-0CDE-771D87D836A5" w:kind="variable" w:selector="check" w:type="number" w:input="normal" w:required="true">
        <w:identifier xml:space="preserve">ID576</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7</w:number>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526" w:guid="60F72BDF-37BD-3338-8632-A7A53A6C906E" w:kind="variable" w:selector="check" w:type="string" w:input="normal" w:required="true">
          <w:identifier xml:space="preserve">ID526</w:identifier>
          <w:name xml:space="preserve">Величина, от которой рассчитывается размер пени за нарушение сроков устранения недостатков в поставленных Товарах</w:name>
          <w:comment xml:space="preserve">Значение, добавленное по умолчанию ("стоимости обязательств, исполнение которых просрочено"), может быть изменено </w:comment>
          <w:value>
            <w:visibility xml:space="preserve">ID2 | ID382</w:visibility>
            <w:text xml:space="preserve">стоимости обязательств, исполнение которых просрочено</w:text>
          </w:value>
        </w:element>
        <w:element w:id="541" w:guid="60F72BDF-37BD-3338-8632-A7A53A6C906E" w:kind="variable" w:selector="check" w:type="string" w:input="expression" w:required="true">
          <w:identifier xml:space="preserve">ID541</w:identifier>
          <w:name xml:space="preserve">Величина, от которой рассчитывается размер пени за нарушение сроков устранения недостатков в поставленных Товарах (проекта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не указываются пункты Договора, устанавливающие требования к качеству или количеству Товара или Работ</w:nam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сумма штрафа указывается: "в размере суммы обеспечения исполнения обязательств". Пример заполнения: "100 000"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516" w:guid="84F1257E-C814-2E28-090E-0E0F1B70374C" w:kind="variable" w:selector="check" w:type="number" w:input="normal" w:required="true">
          <w:identifier xml:space="preserve">ID516</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id="577" w:guid="48A956BB-5F27-B070-8DD3-00C4A9F85BB2" w:kind="condition" w:selector="check" w:type="boolean" w:input="expression" w:required="false" w:uiHidden="true">
          <w:identifier xml:space="preserve">ID577</w:identifier>
          <w:name xml:space="preserve">Условие: если составляется проект для закупки ИЛИ способ обеспечения - денежные средства</w:name>
          <w:value>
            <w:expression xml:space="preserve">ID2 || ID253</w:expression>
          </w:value>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632" w:guid="A09DF591-4726-EDC0-F28F-12CAA170674F" w:kind="condition" w:type="boolean" w:input="expression" w:required="false" w:uiHidden="true">
      <w:identifier xml:space="preserve">ID632</w:identifier>
      <w:name xml:space="preserve">Условие для п.8.5: предоставлено хотя бы одно обеспечение.</w:name>
      <w:value>
        <w:expression xml:space="preserve">ID243 || ID257</w:expression>
      </w:value>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483" w:guid="70472735-3812-4A2E-FAE9-697CE778F101" w:kind="variable" w:selector="check" w:type="money" w:input="normal" w:required="true">
          <w:identifier xml:space="preserve">ID483</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number/>
          </w:value>
        </w:element>
        <w:element w:id="524" w:guid="20F92934-4116-ADDC-9007-F752E7D0617B" w:kind="variable" w:selector="check" w:type="money" w:input="expression" w:required="true">
          <w:identifier xml:space="preserve">ID524</w:identifier>
          <w:name xml:space="preserve">Размер (сумма)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ID483</w:expression>
            <w:visibility xml:space="preserve">ID3</w:visibility>
          </w:value>
        </w:element>
        <w:element w:id="515" w:guid="6265817E-F23E-1EDA-4B9E-F0B6FB403515" w:kind="variable" w:selector="check" w:type="number" w:input="normal" w:required="true">
          <w:identifier xml:space="preserve">ID515</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id="578" w:guid="006B17BD-9564-73D8-6565-BE89A9E09986" w:kind="condition" w:selector="check" w:type="boolean" w:input="expression" w:required="false" w:uiHidden="true">
          <w:identifier xml:space="preserve">ID578</w:identifier>
          <w:name xml:space="preserve">Условие: если составляется проект для закупки ИЛИ способ обеспечения - денежные средства</w:name>
          <w:value>
            <w:expression xml:space="preserve">ID2 || ID264</w:expression>
          </w:value>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25" w:required="true">
      <w:identifier xml:space="preserve">ID311</w:identifier>
      <w:name xml:space="preserve">Наименование суда для рассмотрения спора (АУП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25" w:required="true">
      <w:identifier xml:space="preserve">ID376</w:identifier>
      <w:name xml:space="preserve">Наименование суда для рассмотрения спора (АУП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25"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25"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273" w:guid="18EE1119-895D-5630-738C-6001DD28776C" w:kind="variable" w:selector="check" w:type="string" w:input="normal" w:required="true">
      <w:identifier xml:space="preserve">ID273</w:identifier>
      <w:name xml:space="preserve">Срок действия Договора (не более 3-ёх лет)</w:name>
      <w:comment xml:space="preserve">Укажите срок действия Договора (не более 3-ёх лет), а также укажите, с какого момента исчисляется срок дейтсвия Договора (например, "с момента подписания настоящего Договора"). Укажите в Род. падеже</w:comment>
      <w:value>
        <w:visibility xml:space="preserve">ID2 || ID382</w:visibility>
      </w:value>
    </w:element>
    <w:element w:id="456" w:guid="18EE1119-895D-5630-738C-6001DD28776C" w:kind="variable" w:selector="check" w:type="string" w:input="expression" w:required="true">
      <w:identifier xml:space="preserve">ID456</w:identifier>
      <w:name xml:space="preserve">Срок действия Договора (не более 3-ёх лет)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ID273</w:expression>
        <w:visibility xml:space="preserve">ID3</w:visibility>
      </w:value>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АУП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534" w:guid="C8538815-AABA-73FE-F9C3-9F188C5872B8" w:kind="selector" w:selector="radio" w:type="string" w:input="normal" w:required="true">
      <w:identifier xml:space="preserve">ID534</w:identifier>
      <w:name xml:space="preserve">Порядок направления Поставщиком материалов фото- и видеофиксации:</w:name>
      <w:element w:id="535" w:guid="60AD37E3-020B-30AC-30AD-3BB640B0CE24" w:kind="condition" w:selector="check" w:type="boolean" w:input="normal" w:required="false">
        <w:identifier xml:space="preserve">ID535</w:identifier>
        <w:name xml:space="preserve">путем направления материалов по адресу электронной почты</w:name>
        <w:value>
          <w:boolean>true</w:boolean>
        </w:value>
        <w:element w:id="528" w:guid="04A23232-ED32-4366-260B-68FE7C5869DD" w:kind="variable" w:selector="check" w:type="string" w:input="normal" w:required="true">
          <w:identifier xml:space="preserve">ID528</w:identifier>
          <w:name xml:space="preserve">Адрес электронной почты Покупателя (АО "Почта России") для направления Поставщиком материалов фото- и видеофиксации</w:name>
        </w:element>
      </w:element>
      <w:element w:id="536" w:guid="50E58543-25E4-2562-8EC2-0003D5E8B1BF" w:kind="condition" w:selector="check" w:type="boolean" w:input="normal" w:required="false">
        <w:identifier xml:space="preserve">ID536</w:identifier>
        <w:name xml:space="preserve">иной порядок</w:name>
        <w:value>
          <w:boolean>false</w:boolean>
        </w:value>
        <w:element w:id="537" w:guid="8EE31BC9-930A-22DC-97B6-54F8A6E40023" w:kind="variable" w:selector="check" w:type="string" w:input="normal" w:required="true">
          <w:identifier xml:space="preserve">ID537</w:identifier>
          <w:name xml:space="preserve">Укажите иной порядок направления Поставщиком материалов фото- и видеофиксации</w:name>
        </w:element>
      </w:element>
    </w:element>
    <w:element w:id="529" w:guid="2091DEEB-C782-21C8-2BA4-800BF84C8621" w:kind="variable" w:selector="check" w:type="percent" w:input="normal" w:required="true">
      <w:identifier xml:space="preserve">ID529</w:identifier>
      <w:name xml:space="preserve">Размер штрафа за совершение Стороной действий, квалифицируемых как "недружественное влияние" (от общей цены Договора)</w:name>
      <w:comment xml:space="preserve">Укажите числом общий размер штрафа в процентах. Пример заполнения: "10"</w:comment>
      <w:value>
        <w:number/>
      </w:value>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56" w:guid="787AEA00-63A3-FDFE-F324-1509246C697E" w:kind="variable" w:selector="check" w:type="string" w:input="normal" w:required="true">
      <w:identifier xml:space="preserve">ID556</w:identifier>
      <w:name xml:space="preserve">Наименование валюты для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 в Спецификации</w:name>
      </w:element>
      <w:element w:id="316" w:guid="1418FD61-B0C9-50E0-8045-206E587036FF" w:kind="variable" w:selector="check" w:type="string" w:input="normal" w:required="true">
        <w:identifier xml:space="preserve">ID316</w:identifier>
        <w:name xml:space="preserve">Наименование ТРУ/Наименование Товара в Спецификации</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320" w:guid="E0E528E0-497C-90C8-CD05-32D17E328662" w:kind="variable" w:selector="check" w:type="number" w:input="normal" w:required="false">
        <w:identifier xml:space="preserve">ID320</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59" w:guid="F0448453-D9C2-8088-D9C8-6C8D33E04329" w:kind="condition" w:selector="check" w:type="boolean" w:input="expression" w:required="false" w:uiHidden="true">
        <w:identifier xml:space="preserve">ID559</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58" w:guid="503D65CF-9DD3-A14C-7021-8E5ED1B0B450" w:kind="variable" w:selector="check" w:type="string" w:input="normal" w:required="true">
          <w:identifier xml:space="preserve">ID558</w:identifier>
          <w:name xml:space="preserve">Страна происхождения Товара</w:name>
        </w:element>
        <w:element w:id="547" w:guid="4041D873-7781-58D0-2DD7-E862CB706DBF" w:kind="selector" w:selector="radio" w:type="string" w:input="normal" w:required="true">
          <w:identifier xml:space="preserve">ID547</w:identifier>
          <w:name xml:space="preserve">Товар с кодом ОКПД2 включен в перечень, установленный Постановлением Правительства РФ от 03.12.2020 N 2013?</w:name>
          <w:element w:id="548" w:guid="E040E2FB-8E23-EAB6-FC6F-5E65C06478B1" w:kind="condition" w:selector="check" w:type="boolean" w:input="normal" w:required="false">
            <w:identifier xml:space="preserve">ID548</w:identifier>
            <w:name xml:space="preserve">Да</w:name>
            <w:value>
              <w:boolean>true</w:boolean>
            </w:value>
            <w:element w:id="550" w:guid="4065A7F2-3ADD-68D0-B27D-2E31B45E98C6" w:kind="selector" w:selector="radio" w:type="string" w:input="normal" w:required="true">
              <w:identifier xml:space="preserve">ID550</w:identifier>
              <w:name xml:space="preserve">Участник закупки предоставил выписку из реестров, предусмотренных п. 2 Постановления Правительства РФ от 03.12.2020 N 2013?</w:name>
              <w:element w:id="551" w:guid="F85B096A-E215-8728-D85C-D219F9F09B9E" w:kind="condition" w:selector="check" w:type="boolean" w:input="normal" w:required="false">
                <w:identifier xml:space="preserve">ID551</w:identifier>
                <w:name xml:space="preserve">Да</w:name>
                <w:value>
                  <w:boolean>true</w:boolean>
                </w:value>
                <w:element w:id="553" w:guid="9011649D-8AEF-0BB0-ACC9-40D2F738F840" w:kind="variable" w:selector="check" w:type="string" w:input="normal" w:required="true">
                  <w:identifier xml:space="preserve">ID553</w:identifier>
                  <w:name xml:space="preserve">Номер реестровой записи товара, наименование реестра</w:name>
                  <w:comment xml:space="preserve">Укажите информацию с учетом реестров, предусмотренных п. 2 Постановления, на основании выписки из соответствующего реестра, предоставленной участником закупки</w:comment>
                </w:element>
              </w:element>
              <w:element w:id="552" w:guid="60F86CE2-67AE-5EC0-339E-9CED02C890DB" w:kind="condition" w:selector="check" w:type="boolean" w:input="normal" w:required="false">
                <w:identifier xml:space="preserve">ID552</w:identifier>
                <w:name xml:space="preserve">Нет</w:name>
                <w:value>
                  <w:boolean>false</w:boolean>
                </w:value>
              </w:element>
            </w:element>
          </w:element>
          <w:element w:id="549" w:guid="934BD9FB-A5A7-0938-9983-C667EECCAE79" w:kind="condition" w:selector="check" w:type="boolean" w:input="normal" w:required="false">
            <w:identifier xml:space="preserve">ID549</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554" w:guid="4ABCD04E-60F0-36F8-8DEC-ADAFB2F04507" w:kind="variable" w:selector="check" w:type="number" w:input="normal" w:required="false">
        <w:identifier xml:space="preserve">ID554</w:identifier>
        <w:name xml:space="preserve">Цена за единицу ТРУ (вал)</w:name>
        <w:placeholder xml:space="preserve">Заполняется на этапе закупки, если применимо</w:placeholder>
      </w:element>
      <w:element w:id="555" w:guid="18C230E3-3286-D640-89B5-10FEFB905C5D" w:kind="variable" w:selector="check" w:type="number" w:input="normal" w:required="false">
        <w:identifier xml:space="preserve">ID555</w:identifier>
        <w:name xml:space="preserve">Цена ТРУ итого (вал)</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всего,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ID320*ID321</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всего, без НДС (руб.)</w:name>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всего с НДС (руб.)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всего с НДС (руб.)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всего с НДС (руб.)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всего с НДС (руб.)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приемки-передачи Товара</w:name>
      <w:comment xml:space="preserve">Условие срабатывает, если выбрано: АУП/Макрорегион - организатор, а на уровне филиала - приемка </w:comment>
      <w:value>
        <w:expression xml:space="preserve">ID9</w:expression>
      </w:value>
    </w:element>
    <w:element w:id="274" w:guid="80A55477-D35D-8560-9F44-25673E68E543" w:kind="condition" w:selector="check" w:type="boolean" w:input="expression" w:required="false" w:uiHidden="true">
      <w:identifier xml:space="preserve">ID274</w:identifier>
      <w:name xml:space="preserve">Условие для п. 3.1: включает текст об уплате НДФЛ Покупателем (АО "Почта России") как налоговым агентом</w:name>
      <w:comment xml:space="preserve">Условие срабатывает, если выбрано: Проект по итогам закупки или Договор с единственным поставщиком + Поставщик - Физическое лицо</w:comment>
      <w:value>
        <w:expression xml:space="preserve">(ID3 || ID382) &amp; ID64</w:expression>
      </w:value>
    </w:element>
    <w:element w:id="487" w:guid="80A55477-D35D-8560-9F44-25673E68E543" w:kind="condition" w:selector="check" w:type="boolean" w:input="expression" w:required="false" w:uiHidden="true">
      <w:identifier xml:space="preserve">ID487</w:identifier>
      <w:name xml:space="preserve">Условие для п. 3.1: включает текст об уплате НДС Покупателем (АО "Почта России") как налоговым агентом</w:name>
      <w:comment xml:space="preserve">Условие срабатывает, если выбрано: Проект по итогам закупки или Договор с единственным поставщиком + Поставщик - Иностранное лицо</w:comment>
      <w:value>
        <w:expression xml:space="preserve">(ID3 || ID382) &amp; ID36</w:expression>
      </w:value>
    </w:element>
    <w:element w:id="498" w:guid="780B15B1-0B63-B5CC-2B67-B85ED3008CDE" w:kind="condition" w:selector="check" w:type="boolean" w:input="expression" w:required="false" w:uiHidden="true">
      <w:identifier xml:space="preserve">ID498</w:identifier>
      <w:name xml:space="preserve">Условие для п. 3.2: если требуется указание иных расходов Поставщика</w:name>
      <w:comment xml:space="preserve">Условие срабатывает, если переменная с иными расходами Поставщика заполнена (т.е. не является пустой)</w:comment>
      <w:value>
        <w:expression xml:space="preserve">ID494</w:expression>
      </w:value>
    </w:element>
    <w:element w:id="290" w:guid="80A55477-D35D-8560-9F44-25673E68E543" w:kind="condition" w:selector="check" w:type="boolean" w:input="expression" w:required="false" w:uiHidden="true">
      <w:identifier xml:space="preserve">ID290</w:identifier>
      <w:name xml:space="preserve">Условие для п. 5.1.11: если составляется проект договора по итогам закупки или договор с единственным поставщиком + поставщик - иностранное лицо</w:name>
      <w:value>
        <w:expression xml:space="preserve">(ID382 || ID3) &amp; ID36</w:expression>
      </w:value>
    </w:element>
    <w:element w:id="512" w:guid="80A55477-D35D-8560-9F44-25673E68E543" w:kind="condition" w:selector="check" w:type="boolean" w:input="expression" w:required="false" w:uiHidden="true">
      <w:identifier xml:space="preserve">ID512</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60" w:guid="80A55477-D35D-8560-9F44-25673E68E543" w:kind="condition" w:selector="check" w:type="boolean" w:input="expression" w:required="false" w:uiHidden="true">
      <w:identifier xml:space="preserve">ID560</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(кроме гарантийных)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3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сам Поставщик ИЛИ Индивидуальный предприниматель ИЛИ Физическое лицо</w:name>
      <w:value>
        <w:expression xml:space="preserve"> ID89 || ID63 || ID64</w:expression>
      </w:value>
    </w:element>
    <w:element w:id="367" w:guid="80E1227D-B816-2BEC-2DFF-75464900F94A" w:kind="variable" w:selector="check" w:type="number" w:input="expression" w:required="false" w:uiHidden="true">
      <w:identifier xml:space="preserve">ID367</w:identifier>
      <w:name xml:space="preserve">Приложение 2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3 (Сводный Акт) - номер</w:name>
      <w:value>
        <w:expression xml:space="preserve">2 + ID367</w:expression>
      </w:value>
    </w:element>
    <w:element w:id="369" w:guid="80E1227D-B816-2BEC-2DFF-75464900F94A" w:kind="variable" w:selector="check" w:type="number" w:input="expression" w:required="false" w:uiHidden="true">
      <w:identifier xml:space="preserve">ID369</w:identifier>
      <w:name xml:space="preserve">Приложение 3 (Сводный Акт) - счётчик</w:name>
      <w:value>
        <w:expression xml:space="preserve">ID9 ? 1 : 0</w:expression>
      </w:value>
    </w:element>
    <w:element w:id="372" w:guid="80E1227D-B816-2BEC-2DFF-75464900F94A" w:kind="variable" w:selector="check" w:type="number" w:input="expression" w:required="false" w:uiHidden="true">
      <w:identifier xml:space="preserve">ID372</w:identifier>
      <w:name xml:space="preserve">Приложение 4 (Комплаенс-оговорка) - номер</w:name>
      <w:value>
        <w:expression xml:space="preserve">2 + ID367 + ID369</w:expression>
      </w:value>
    </w:element>
    <w:element w:id="540" w:guid="1CCE4532-709B-443C-3EA9-C0D68370C6AA" w:kind="variable" w:selector="check" w:type="number" w:input="expression" w:required="false" w:uiHidden="true">
      <w:identifier xml:space="preserve">ID540</w:identifier>
      <w:name xml:space="preserve">Приложение 5 (Документы на иностранца) - счётчик</w:name>
      <w:value>
        <w:expression xml:space="preserve">(ID2 || ID36) ? 1 : 0</w:expression>
      </w:value>
    </w:element>
  </w:scheme>
  <w:dataSources>
    <w:element w:id="579" w:guid="60FE008F-C3D5-9950-2156-C70A6FF863FE" w:kind="dataSource" w:type="dataSource" w:input="normal" w:required="false">
      <w:identifier xml:space="preserve">ID579</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0" w:guid="F08B65CC-B66D-4AD0-C9A0-4E67D7606045" w:kind="dataField" w:type="string" w:input="normal" w:required="false" w:searchable="false" w:editable="true">
        <w:identifier xml:space="preserve">unrestricted_value</w:identifier>
        <w:name xml:space="preserve">unrestricted_value</w:name>
        <w:serverId xml:space="preserve">unrestricted_value</w:serverId>
        <w:serverType xml:space="preserve">string</w:serverType>
      </w:element>
    </w:element>
    <w:element w:id="581" w:guid="604005E9-6B28-5BA0-AE4A-FD4C62A09E78" w:kind="dataSource" w:type="dataSource" w:input="normal" w:required="false">
      <w:identifier xml:space="preserve">ID581</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2" w:guid="B0133784-5C30-58F0-D160-FEABFCE85470" w:kind="dataField" w:type="string" w:input="normal" w:required="false" w:searchable="true" w:editable="true">
        <w:identifier xml:space="preserve">fullName</w:identifier>
        <w:name xml:space="preserve">fullName</w:name>
        <w:serverId xml:space="preserve">fullName</w:serverId>
        <w:serverType xml:space="preserve">string</w:serverType>
      </w:element>
      <w:element w:id="583" w:guid="60900495-E9B4-B130-06AA-4C32DE0803EC" w:kind="dataField" w:type="string" w:input="normal" w:required="false" w:searchable="true" w:editable="true">
        <w:identifier xml:space="preserve">address</w:identifier>
        <w:name xml:space="preserve">address</w:name>
        <w:serverId xml:space="preserve">address</w:serverId>
        <w:serverType xml:space="preserve">string</w:serverType>
      </w:element>
      <w:element w:id="584" w:guid="C741F71C-7CBB-11C0-BB2D-94409250A2D5" w:kind="dataField" w:type="string" w:input="normal" w:required="false" w:searchable="true" w:editable="true">
        <w:identifier xml:space="preserve">mailingAddress</w:identifier>
        <w:name xml:space="preserve">mailingAddress</w:name>
        <w:serverId xml:space="preserve">mailingAddress</w:serverId>
        <w:serverType xml:space="preserve">string</w:serverType>
      </w:element>
      <w:element w:id="585" w:guid="B09717E4-5023-CE80-5AE4-270055605C8A" w:kind="dataField" w:type="string" w:input="normal" w:required="false" w:searchable="true" w:editable="true">
        <w:identifier xml:space="preserve">kpp</w:identifier>
        <w:name xml:space="preserve">kpp</w:name>
        <w:serverId xml:space="preserve">kpp</w:serverId>
        <w:serverType xml:space="preserve">string</w:serverType>
      </w:element>
      <w:element w:id="586" w:guid="BA7D1B3A-5AA8-3B40-FE94-EAC7AEF8D628" w:kind="dataField" w:type="string" w:input="normal" w:required="false" w:searchable="true" w:editable="true">
        <w:identifier xml:space="preserve">email</w:identifier>
        <w:name xml:space="preserve">email</w:name>
        <w:serverId xml:space="preserve">email</w:serverId>
        <w:serverType xml:space="preserve">string</w:serverType>
      </w:element>
    </w:element>
    <w:element w:id="587" w:guid="E440B69E-1B4B-2740-8AB6-77B3E5D07D75" w:kind="dataSource" w:type="dataSource" w:input="normal" w:required="false">
      <w:identifier xml:space="preserve">ID587</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88" w:guid="764360AF-898B-2A48-F1A2-C6D9AE701FEA"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589" w:guid="A405DFFE-5F05-5AA0-6BE7-D6BBB9B0EE88" w:kind="dataField" w:type="string" w:input="normal" w:required="false" w:searchable="true" w:editable="true">
        <w:identifier xml:space="preserve">nameShort_with_opf</w:identifier>
        <w:name xml:space="preserve">name.short_with_opf</w:name>
        <w:serverId xml:space="preserve">name.short_with_opf</w:serverId>
        <w:serverType xml:space="preserve">string</w:serverType>
      </w:element>
      <w:element w:id="590" w:guid="C0379227-77EF-8CEC-8AD7-69B75220F3AE" w:kind="dataField" w:type="string" w:input="normal" w:required="false" w:searchable="true" w:editable="true">
        <w:identifier xml:space="preserve">ogrn</w:identifier>
        <w:name xml:space="preserve">ogrn</w:name>
        <w:serverId xml:space="preserve">ogrn</w:serverId>
        <w:serverType xml:space="preserve">string</w:serverType>
      </w:element>
      <w:element w:id="591" w:guid="B0DD4F5F-2831-3950-A499-C264C9304AC4" w:kind="dataField" w:type="string" w:input="normal" w:required="false" w:searchable="false" w:editable="true">
        <w:identifier xml:space="preserve">inn</w:identifier>
        <w:name xml:space="preserve">inn</w:name>
        <w:serverId xml:space="preserve">inn</w:serverId>
        <w:serverType xml:space="preserve">string</w:serverType>
      </w:element>
      <w:element w:id="592" w:guid="CE96B59C-5ED6-21D0-D94B-8BB0D9108EB5" w:kind="dataField" w:type="string" w:input="normal" w:required="false" w:searchable="false" w:editable="true">
        <w:identifier xml:space="preserve">kpp</w:identifier>
        <w:name xml:space="preserve">kpp</w:name>
        <w:serverId xml:space="preserve">kpp</w:serverId>
        <w:serverType xml:space="preserve">string</w:serverType>
      </w:element>
      <w:element w:id="593" w:guid="AC51FF7E-5BA7-33F0-3205-A38032D4C507" w:kind="dataField" w:type="string" w:input="normal" w:required="false" w:searchable="false" w:editable="true">
        <w:identifier xml:space="preserve">addressUnrestricted_value</w:identifier>
        <w:name xml:space="preserve">address.unrestricted_value</w:name>
        <w:serverId xml:space="preserve">address.unrestricted_value</w:serverId>
        <w:serverType xml:space="preserve">string</w:serverType>
      </w:element>
      <w:element w:id="594" w:guid="901DF116-C6C0-02BC-A383-84744F52BD74" w:kind="dataField" w:type="string" w:input="normal" w:required="false" w:searchable="false" w:editable="true">
        <w:identifier xml:space="preserve">oktmo</w:identifier>
        <w:name xml:space="preserve">oktmo</w:name>
        <w:serverId xml:space="preserve">oktmo</w:serverId>
        <w:serverType xml:space="preserve">string</w:serverType>
      </w:element>
      <w:element w:id="595" w:guid="984AE983-BE8D-971C-A79F-93758CF09D4D" w:kind="dataField" w:type="string" w:input="normal" w:required="false" w:searchable="false" w:editable="true">
        <w:identifier xml:space="preserve">opfCode</w:identifier>
        <w:name xml:space="preserve">opf.code</w:name>
        <w:serverId xml:space="preserve">opf.code</w:serverId>
        <w:serverType xml:space="preserve">string</w:serverType>
      </w:element>
      <w:element w:id="596" w:guid="C009A74D-4520-3C58-F894-8D9A1130696C" w:kind="dataField" w:type="string" w:input="normal" w:required="false" w:searchable="false" w:editable="true">
        <w:identifier xml:space="preserve">okpo</w:identifier>
        <w:name xml:space="preserve">okpo</w:name>
        <w:serverId xml:space="preserve">okpo</w:serverId>
        <w:serverType xml:space="preserve">string</w:serverType>
      </w:element>
      <w:element w:id="597" w:guid="68F36094-F38F-8E94-1CD6-B87095B0AF12" w:kind="dataField" w:type="string" w:input="normal" w:required="false" w:searchable="false" w:editable="true">
        <w:identifier xml:space="preserve">managementPost</w:identifier>
        <w:name xml:space="preserve">management.post</w:name>
        <w:serverId xml:space="preserve">management.post</w:serverId>
        <w:serverType xml:space="preserve">string</w:serverType>
      </w:element>
      <w:element w:id="598" w:guid="7CF44C7F-BEF8-290C-0578-538B8EB08820"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element w:id="599" w:guid="ACF6E6D0-82F3-626C-71CB-10429DA815B4" w:kind="dataSource" w:type="dataSource" w:input="normal" w:required="false">
      <w:identifier xml:space="preserve">ID599</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0" w:guid="C80BBC49-39FB-906C-F356-1CECE09058EB" w:kind="dataField" w:type="string" w:input="normal" w:required="false" w:searchable="true" w:editable="true">
        <w:identifier xml:space="preserve">value</w:identifier>
        <w:name xml:space="preserve">value</w:name>
        <w:serverId xml:space="preserve">value</w:serverId>
        <w:serverType xml:space="preserve">string</w:serverType>
      </w:element>
      <w:element w:id="601" w:guid="B68283E5-D896-0420-7F53-A171FB6FD6D6" w:kind="dataField" w:type="string" w:input="normal" w:required="false" w:searchable="false" w:editable="true">
        <w:identifier xml:space="preserve">correspondent_account</w:identifier>
        <w:name xml:space="preserve">correspondent_account</w:name>
        <w:serverId xml:space="preserve">correspondent_account</w:serverId>
        <w:serverType xml:space="preserve">string</w:serverType>
      </w:element>
      <w:element w:id="602" w:guid="707010A1-BBBA-8A40-B0D8-4EAEFE5364CD" w:kind="dataField" w:type="string" w:input="normal" w:required="false" w:searchable="true" w:editable="true">
        <w:identifier xml:space="preserve">bic</w:identifier>
        <w:name xml:space="preserve">bic</w:name>
        <w:serverId xml:space="preserve">bic</w:serverId>
        <w:serverType xml:space="preserve">string</w:serverType>
      </w:element>
    </w:element>
    <w:element w:id="603" w:guid="B020A90B-022B-3925-55DB-A81C0E784FA2" w:kind="dataSource" w:type="dataSource" w:input="normal" w:required="false">
      <w:identifier xml:space="preserve">ID603</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04" w:guid="B48780A8-FE7D-3340-8E39-64EEC3B00D72" w:kind="dataField" w:type="string" w:input="normal" w:required="false" w:searchable="true" w:editable="true">
        <w:identifier xml:space="preserve">value</w:identifier>
        <w:name xml:space="preserve">value</w:name>
        <w:serverId xml:space="preserve">value</w:serverId>
        <w:serverType xml:space="preserve">string</w:serverType>
      </w:element>
      <w:element w:id="605" w:guid="68B04706-5EB2-8078-3569-B1F824302B8E" w:kind="dataField" w:type="string" w:input="normal" w:required="false" w:searchable="true" w:editable="true">
        <w:identifier xml:space="preserve">bic</w:identifier>
        <w:name xml:space="preserve">bic</w:name>
        <w:serverId xml:space="preserve">bic</w:serverId>
        <w:serverType xml:space="preserve">string</w:serverType>
      </w:element>
      <w:element w:id="606" w:guid="B07A1FBD-FE90-6200-48CA-BC41CAF02575" w:kind="dataField" w:type="string" w:input="normal" w:required="false" w:searchable="false" w:editable="true">
        <w:identifier xml:space="preserve">correspondent_account</w:identifier>
        <w:name xml:space="preserve">correspondent_account</w:name>
        <w:serverId xml:space="preserve">correspondent_account</w:serverId>
        <w:serverType xml:space="preserve">string</w:serverType>
      </w:element>
    </w:element>
    <w:element w:id="607" w:guid="C0E48438-B017-0628-9CEA-03CFF95025AD" w:kind="dataSource" w:type="dataSource" w:input="normal" w:required="false">
      <w:identifier xml:space="preserve">ID607</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08" w:guid="F853EF9E-DC33-8F68-AD2F-795AB2ECE74E" w:kind="dataField" w:type="string" w:input="normal" w:required="false" w:searchable="true" w:editable="true">
        <w:identifier xml:space="preserve">value</w:identifier>
        <w:name xml:space="preserve">value</w:name>
        <w:serverId xml:space="preserve">value</w:serverId>
        <w:serverType xml:space="preserve">string</w:serverType>
      </w:element>
      <w:element w:id="609" w:guid="EC18716C-6674-7540-C124-0EF7F1E01D71" w:kind="dataField" w:type="string" w:input="normal" w:required="false" w:searchable="false" w:editable="true">
        <w:identifier xml:space="preserve">correspondent_account</w:identifier>
        <w:name xml:space="preserve">correspondent_account</w:name>
        <w:serverId xml:space="preserve">correspondent_account</w:serverId>
        <w:serverType xml:space="preserve">string</w:serverType>
      </w:element>
      <w:element w:id="610" w:guid="D02286FA-62FB-3B30-890D-C40FE5C0F446" w:kind="dataField" w:type="string" w:input="normal" w:required="false" w:searchable="true" w:editable="true">
        <w:identifier xml:space="preserve">bic</w:identifier>
        <w:name xml:space="preserve">bic</w:name>
        <w:serverId xml:space="preserve">bic</w:serverId>
        <w:serverType xml:space="preserve">string</w:serverType>
      </w:element>
    </w:element>
    <w:element w:id="611" w:guid="B0BB8DC2-3A5D-9420-3053-C10C7F10BA6A" w:kind="dataSource" w:type="dataSource" w:input="normal" w:required="false">
      <w:identifier xml:space="preserve">ID611</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2" w:guid="B44F28B5-3478-463C-B383-F465760894A1" w:kind="dataField" w:type="string" w:input="normal" w:required="false" w:searchable="true" w:editable="true">
        <w:identifier xml:space="preserve">inn</w:identifier>
        <w:name xml:space="preserve">inn</w:name>
        <w:serverId xml:space="preserve">inn</w:serverId>
        <w:serverType xml:space="preserve">string</w:serverType>
      </w:element>
      <w:element w:id="613" w:guid="88791C4E-AE8D-5D48-82AA-DD533E20696F" w:kind="dataField" w:type="string" w:input="normal" w:required="false" w:searchable="true" w:editable="true">
        <w:identifier xml:space="preserve">nameFull_with_opf</w:identifier>
        <w:name xml:space="preserve">name.full_with_opf</w:name>
        <w:serverId xml:space="preserve">name.full_with_opf</w:serverId>
        <w:serverType xml:space="preserve">string</w:serverType>
      </w:element>
      <w:element w:id="614" w:guid="E042909F-458A-55C4-86D1-B5F985B8B1E2" w:kind="dataField" w:type="string" w:input="normal" w:required="false" w:searchable="true" w:editable="true">
        <w:identifier xml:space="preserve">nameShort_with_opf</w:identifier>
        <w:name xml:space="preserve">name.short_with_opf</w:name>
        <w:serverId xml:space="preserve">name.short_with_opf</w:serverId>
        <w:serverType xml:space="preserve">string</w:serverType>
      </w:element>
      <w:element w:id="615" w:guid="A21EA5FE-3038-2A70-CF9A-9CE868584067" w:kind="dataField" w:type="string" w:input="normal" w:required="false" w:searchable="true" w:editable="true">
        <w:identifier xml:space="preserve">ogrn</w:identifier>
        <w:name xml:space="preserve">ogrn</w:name>
        <w:serverId xml:space="preserve">ogrn</w:serverId>
        <w:serverType xml:space="preserve">string</w:serverType>
      </w:element>
    </w:element>
    <w:element w:id="616" w:guid="FEA74B6F-3393-1730-47AF-93A0F9949F2A" w:kind="dataSource" w:type="dataSource" w:input="normal" w:required="false">
      <w:identifier xml:space="preserve">ID616</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17" w:guid="A8D62175-24EE-FA98-6DC9-EF00E11004E2" w:kind="dataField" w:type="string" w:input="normal" w:required="false" w:searchable="true" w:editable="true">
        <w:identifier xml:space="preserve">value</w:identifier>
        <w:name xml:space="preserve">value</w:name>
        <w:serverId xml:space="preserve">value</w:serverId>
        <w:serverType xml:space="preserve">string</w:serverType>
      </w:element>
      <w:element w:id="618" w:guid="D0B5A085-C0F8-1496-D734-4AE73B3A7BB3" w:kind="dataField" w:type="string" w:input="normal" w:required="false" w:searchable="false" w:editable="true">
        <w:identifier xml:space="preserve">correspondent_account</w:identifier>
        <w:name xml:space="preserve">correspondent_account</w:name>
        <w:serverId xml:space="preserve">correspondent_account</w:serverId>
        <w:serverType xml:space="preserve">string</w:serverType>
      </w:element>
      <w:element w:id="619" w:guid="982654B4-DA01-47E8-6906-E4114558388F" w:kind="dataField" w:type="string" w:input="normal" w:required="false" w:searchable="true" w:editable="true">
        <w:identifier xml:space="preserve">bic</w:identifier>
        <w:name xml:space="preserve">bic</w:name>
        <w:serverId xml:space="preserve">bic</w:serverId>
        <w:serverType xml:space="preserve">string</w:serverType>
      </w:element>
    </w:element>
    <w:element w:id="620" w:guid="D8EE5B9C-1747-CB58-F028-EC3461B8507E" w:kind="dataSource" w:type="dataSource" w:input="normal" w:required="false">
      <w:identifier xml:space="preserve">ID620</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1" w:guid="DAE5ADEE-B6BE-210C-BD82-3B260E38392A" w:kind="dataField" w:type="string" w:input="normal" w:required="false" w:searchable="true" w:editable="true">
        <w:identifier xml:space="preserve">value</w:identifier>
        <w:name xml:space="preserve">value</w:name>
        <w:serverId xml:space="preserve">value</w:serverId>
        <w:serverType xml:space="preserve">string</w:serverType>
      </w:element>
      <w:element w:id="622" w:guid="70C3D658-AF23-5944-F719-7EE646B01CF8" w:kind="dataField" w:type="string" w:input="normal" w:required="false" w:searchable="false" w:editable="true">
        <w:identifier xml:space="preserve">correspondent_account</w:identifier>
        <w:name xml:space="preserve">correspondent_account</w:name>
        <w:serverId xml:space="preserve">correspondent_account</w:serverId>
        <w:serverType xml:space="preserve">string</w:serverType>
      </w:element>
      <w:element w:id="623" w:guid="6C2720F6-F6B0-4340-1AC4-AD1B48D5BBD7" w:kind="dataField" w:type="string" w:input="normal" w:required="false" w:searchable="true" w:editable="true">
        <w:identifier xml:space="preserve">bic</w:identifier>
        <w:name xml:space="preserve">bic</w:name>
        <w:serverId xml:space="preserve">bic</w:serverId>
        <w:serverType xml:space="preserve">string</w:serverType>
      </w:element>
    </w:element>
    <w:element w:id="624" w:guid="9AEFF2D4-1D76-2540-4C29-B1C516C0C2B8" w:kind="dataSource" w:type="dataSource" w:input="normal" w:required="false">
      <w:identifier xml:space="preserve">ID624</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25" w:guid="C8FBA0B1-B8FB-4200-FB19-3CBEE17067D1" w:kind="dataField" w:type="string" w:input="normal" w:required="false" w:searchable="true" w:editable="true">
        <w:identifier xml:space="preserve">fullName</w:identifier>
        <w:name xml:space="preserve">fullName</w:name>
        <w:serverId xml:space="preserve">fullName</w:serverId>
        <w:serverType xml:space="preserve">string</w:serverType>
      </w:element>
    </w:element>
    <w:element w:id="626" w:guid="E8213728-15B7-E380-99A2-D094F4407D0D" w:kind="dataSource" w:type="dataSource" w:input="normal" w:required="false">
      <w:identifier xml:space="preserve">ID626</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27" w:guid="CC7BE4CD-914B-7EFF-B393-3506A2D0847F" w:kind="dataField" w:type="string" w:input="normal" w:required="false" w:searchable="false" w:editable="true">
        <w:identifier xml:space="preserve">managementName</w:identifier>
        <w:name xml:space="preserve">management.name</w:name>
        <w:serverId xml:space="preserve">management.name</w:serverId>
        <w:serverType xml:space="preserve">string</w:serverType>
      </w:element>
    </w:element>
    <w:element w:id="628" w:guid="BF7FB334-2ADD-1816-613F-260DCBFDC8AB" w:kind="dataSource" w:type="dataSource" w:input="normal" w:required="false">
      <w:identifier xml:space="preserve">ID628</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true</w:boolean>
        </w:value>
        <w:value w:id="6">
          <w:boolean>false</w:boolean>
        </w:value>
        <w:value w:id="8">
          <w:boolean>false</w:boolean>
        </w:value>
        <w:value w:id="9">
          <w:boolean>true</w:boolean>
        </w:value>
        <w:value w:id="10">
          <w:text xml:space="preserve">п.4.18, п.10.1-10.4;11.1-11.3;12.1-12.10 </w:text>
        </w:value>
        <w:value w:id="12">
          <w:text xml:space="preserve">62 625961, РОССИЯ, ТЮМЕНСКАЯ ОБЛ, г. Тюмень, ул. Огарева, 2</w:text>
        </w:value>
        <w:value w:id="13">
          <w:text xml:space="preserve"> 625961, РОССИЯ, ТЮМЕНСКАЯ ОБЛ, г. Тюмень, ул. Огарева, 2</w:text>
        </w:value>
        <w:value w:id="15">
          <w:text xml:space="preserve">40502810006280000002</w:text>
        </w:value>
        <w:value w:id="19">
          <w:text xml:space="preserve">+7 (3452) 54-69-99</w:text>
        </w:value>
        <w:value w:id="20">
          <w:text xml:space="preserve">office-R96@russianpost.ru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Директора УФПС Свердловской области</w:text>
        </w:value>
        <w:value w:id="28">
          <w:text xml:space="preserve">Алемасова Наталья Владиславовна</w:text>
        </w:value>
        <w:value w:id="29">
          <w:text xml:space="preserve">Доверенность от 16 июня 2025 № 9efb4630-6a99-47b7a30b-fc81f97d1f5</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Доверенность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false</w:boolean>
        </w:value>
        <w:value w:id="160">
          <w:boolean>false</w:boolean>
        </w:value>
        <w:value w:id="167">
          <w:boolean>true</w:boolean>
        </w:value>
        <w:value w:id="168">
          <w:boolean>false</w:boolean>
        </w:value>
        <w:value w:id="169">
          <w:text xml:space="preserve">ящиков почтовых и комплектующих к ним для нужд УФПС 
Тюменской области</w:text>
        </w:value>
        <w:value w:id="176">
          <w:boolean>true</w:boolean>
        </w:value>
        <w:value w:id="177">
          <w:boolean>false</w:boolean>
        </w:value>
        <w:value w:id="185">
          <w:boolean>false</w:boolean>
        </w:value>
        <w:value w:id="191">
          <w:number>5</w:number>
        </w:value>
        <w:value w:id="192">
          <w:number>14</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5</w:number>
        </w:value>
        <w:value w:id="206">
          <w:boolean>true</w:boolean>
        </w:value>
        <w:value w:id="207">
          <w:boolean>false</w:boolean>
        </w:value>
        <w:value w:id="208">
          <w:boolean>true</w:boolean>
        </w:value>
        <w:value w:id="210">
          <w:boolean>false</w:boolean>
        </w:value>
        <w:value w:id="211">
          <w:boolean>true</w:boolean>
        </w:value>
        <w:value w:id="214">
          <w:text xml:space="preserve">24 (двадцать четыре) месяца</w:text>
        </w:value>
        <w:value w:id="215">
          <w:number>10</w:number>
        </w:value>
        <w:value w:id="220">
          <w:number>5</w:number>
        </w:value>
        <w:value w:id="221">
          <w:boolean>false</w:boolean>
        </w:value>
        <w:value w:id="222">
          <w:boolean>true</w:boolean>
        </w:value>
        <w:value w:id="228">
          <w:boolean>false</w:boolean>
        </w:value>
        <w:value w:id="229">
          <w:boolean>true</w:boolean>
        </w:value>
        <w:value w:id="231">
          <w:number>0.5</w:number>
        </w:value>
        <w:value w:id="233">
          <w:boolean>false</w:boolean>
        </w:value>
        <w:value w:id="234">
          <w:boolean>true</w:boolean>
        </w:value>
        <w:value w:id="236">
          <w:number>0.5</w:number>
        </w:value>
        <w:value w:id="237">
          <w:number>5</w:number>
        </w:value>
        <w:value w:id="238">
          <w:text xml:space="preserve">5.1.3., 5.1.4., 5.1.7., 5.1.8., 5.1.9., 5.1.10., 5.1.12., 5.1.13., 5.1.15., 5.1.17  </w:text>
        </w:value>
        <w:value w:id="239">
          <w:number>2000</w:number>
        </w:value>
        <w:value w:id="240">
          <w:number>0.1</w:number>
        </w:value>
        <w:value w:id="241">
          <w:number>20</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20000 руб.</w:text>
        </w:value>
        <w:value w:id="273">
          <w:text xml:space="preserve">одного года.</w:text>
        </w:value>
        <w:value w:id="274">
          <w:boolean>false</w:boolean>
        </w:value>
        <w:value w:id="281">
          <w:boolean>true</w:boolean>
        </w:value>
        <w:value w:id="282">
          <w:boolean>false</w:boolean>
        </w:value>
        <w:value w:id="287">
          <w:boolean>true</w:boolean>
        </w:value>
        <w:value w:id="288">
          <w:number>3</w:number>
        </w:value>
        <w:value w:id="289">
          <w:number>5</w:number>
        </w:value>
        <w:value w:id="290">
          <w:boolean>false</w:boolean>
        </w:value>
        <w:value w:id="293">
          <w:boolean>true</w:boolean>
        </w:value>
        <w:value w:id="294">
          <w:boolean>false</w:boolean>
        </w:value>
        <w:value w:id="298">
          <w:boolean>false</w:boolean>
        </w:value>
        <w:value w:id="299">
          <w:boolean>false</w:boolean>
        </w:value>
        <w:value w:id="300">
          <w:boolean>false</w:boolean>
        </w:value>
        <w:value w:id="311">
          <w:text xml:space="preserve">Арбитражного суда   Свердловской области</w:text>
        </w:value>
        <w:value w:id="314">
          <w:dataset>
            <w:rows>
              <w:row>
                <w:value w:id="315">
                  <w:text xml:space="preserve">1</w:text>
                </w:value>
                <w:value w:id="316">
                  <w:text xml:space="preserve">Настенный ящик почтовый типа </w:text>
                </w:value>
                <w:value w:id="317">
                  <w:text xml:space="preserve">длительного пользования </w:text>
                </w:value>
                <w:value w:id="318">
                  <w:text xml:space="preserve">25.99.21.130</w:text>
                </w:value>
                <w:value w:id="319">
                  <w:text xml:space="preserve">шт</w:text>
                </w:value>
                <w:value w:id="320">
                  <w:number>1</w:number>
                </w:value>
                <w:value w:id="321">
                  <w:number/>
                </w:value>
              </w:row>
            </w:rows>
          </w:dataset>
        </w:value>
        <w:value w:id="342">
          <w:text xml:space="preserve">Ассортимент Товара</w:text>
        </w:value>
        <w:value w:id="344">
          <w:boolean>true</w:boolean>
        </w:value>
        <w:value w:id="345">
          <w:boolean>false</w:boolean>
        </w:value>
        <w:value w:id="348">
          <w:text xml:space="preserve">в соответствии с Техническим заданием</w:text>
        </w:value>
        <w:value w:id="349">
          <w:dataset>
            <w:rows>
              <w:row>
                <w:value w:id="350">
                  <w:text xml:space="preserve">1</w:text>
                </w:value>
                <w:value w:id="351">
                  <w:text xml:space="preserve">товарная накладная по форме ТОРГ-12/УПД</w:text>
                </w:value>
                <w:value w:id="352">
                  <w:text xml:space="preserve">1</w:text>
                </w:value>
                <w:value w:id="353">
                  <w:text xml:space="preserve">Русский, оригинал/ Электронный вид в формате файла dbf</w:text>
                </w:value>
              </w:row>
              <w:row>
                <w:value w:id="350">
                  <w:text xml:space="preserve">2</w:text>
                </w:value>
                <w:value w:id="351">
                  <w:tex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ext>
                </w:value>
                <w:value w:id="352">
                  <w:text xml:space="preserve">1</w:text>
                </w:value>
                <w:value w:id="353">
                  <w:text xml:space="preserve">Русский, оригинал</w:text>
                </w:value>
              </w:row>
              <w:row>
                <w:value w:id="350">
                  <w:text xml:space="preserve">3</w:text>
                </w:value>
                <w:value w:id="351">
                  <w:text xml:space="preserve">технический паспорт на Товар и /или инструкция пользователя (руководство по эксплуатации)</w:text>
                </w:value>
                <w:value w:id="352">
                  <w:text xml:space="preserve">1</w:text>
                </w:value>
                <w:value w:id="353">
                  <w:text xml:space="preserve">Русский, оригинал/ Электронный вид в формате файла pdf</w:text>
                </w:value>
              </w:row>
              <w:row>
                <w:value w:id="350">
                  <w:text xml:space="preserve">4</w:text>
                </w:value>
                <w:value w:id="351">
                  <w:text xml:space="preserve">оформленные гарантийные талоны или аналогичные документы о гарантии с указанием срока гарантии и заводских (серийных) номеров Товара</w:text>
                </w:value>
                <w:value w:id="352">
                  <w:text xml:space="preserve">1</w:text>
                </w:value>
                <w:value w:id="353">
                  <w:text xml:space="preserve">Русский, оригинал</w:text>
                </w:value>
              </w:row>
              <w:row>
                <w:value w:id="350">
                  <w:text xml:space="preserve">5</w:text>
                </w:value>
                <w:value w:id="351">
                  <w:text xml:space="preserve">сертификат соответствия или иными документами, подтверждающими качество и безопасность Товара</w:text>
                </w:value>
                <w:value w:id="352">
                  <w:text xml:space="preserve">1</w:text>
                </w:value>
                <w:value w:id="353">
                  <w:text xml:space="preserve">Русский, копия</w:text>
                </w:value>
              </w:row>
            </w:rows>
          </w:dataset>
        </w:value>
        <w:value w:id="362">
          <w:boolean>false</w:boolean>
        </w:value>
        <w:value w:id="364">
          <w:text xml:space="preserve">г. Екатеринбург</w:text>
        </w:value>
        <w:value w:id="366">
          <w:text xml:space="preserve">Доверенность от __ № __</w:text>
        </w:value>
        <w:value w:id="367">
          <w:number>1</w:number>
        </w:value>
        <w:value w:id="368">
          <w:number>3</w:number>
        </w:value>
        <w:value w:id="369">
          <w:number>1</w:number>
        </w:value>
        <w:value w:id="372">
          <w:number>4</w:number>
        </w:value>
        <w:value w:id="382">
          <w:boolean>false</w:boolean>
        </w:value>
        <w:value w:id="386">
          <w:text xml:space="preserve">щиков почтовых и комплектующих к ним для нужд УФПС 
Тюменской области</w:text>
        </w:value>
        <w:value w:id="403">
          <w:boolean>false</w:boolean>
        </w:value>
        <w:value w:id="406">
          <w:boolean>false</w:boolean>
        </w:value>
        <w:value w:id="407">
          <w:boolean>false</w:boolean>
        </w:value>
        <w:value w:id="408">
          <w:boolean>false</w:boolean>
        </w:value>
        <w:value w:id="416">
          <w:text xml:space="preserve">24 (двадцать четыре) месяца</w:text>
        </w:value>
        <w:value w:id="423">
          <w:number>0.5</w:number>
        </w:value>
        <w:value w:id="425">
          <w:number>0.5</w:number>
        </w:value>
        <w:value w:id="426">
          <w:number>5</w:number>
        </w:value>
        <w:value w:id="427">
          <w:text xml:space="preserve">20000</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в соответствии с Техническим заданием</w:text>
        </w:value>
        <w:value w:id="443">
          <w:text xml:space="preserve">Ящики почтовые и комплектующие к ним</w:text>
        </w:value>
        <w:value w:id="444">
          <w:text xml:space="preserve">Ящики почтовые и комплектующие к ним</w:text>
        </w:value>
        <w:value w:id="445">
          <w:text xml:space="preserve">п.4.18, п.10.1-10.4;11.1-11.3;12.1-12.10 </w:text>
        </w:value>
        <w:value w:id="454">
          <w:number>0.1</w:number>
        </w:value>
        <w:value w:id="455">
          <w:number>20</w:number>
        </w:value>
        <w:value w:id="456">
          <w:text xml:space="preserve">одного года.</w:text>
        </w:value>
        <w:value w:id="458">
          <w:boolean>true</w:boolean>
        </w:value>
        <w:value w:id="459">
          <w:boolean>false</w:boolean>
        </w:value>
        <w:value w:id="467">
          <w:text xml:space="preserve"/>
        </w:value>
        <w:value w:id="468">
          <w:boolean>false</w:boolean>
        </w:value>
        <w:value w:id="474">
          <w:boolean>true</w:boolean>
        </w:value>
        <w:value w:id="476">
          <w:boolean>true</w:boolean>
        </w:value>
        <w:value w:id="477">
          <w:boolean>false</w:boolean>
        </w:value>
        <w:value w:id="481">
          <w:boolean>false</w:boolean>
        </w:value>
        <w:value w:id="482">
          <w:boolean>false</w:boolean>
        </w:value>
        <w:value w:id="487">
          <w:boolean>false</w:boolean>
        </w:value>
        <w:value w:id="492">
          <w:text xml:space="preserve">625041, Российская Федерация, Тюменская область, г. Тюмень, ул. Бакинских Комиссаров, 6А
Центральный склад
</w:text>
        </w:value>
        <w:value w:id="494">
          <w:boolean>false</w:boolean>
        </w:value>
        <w:value w:id="495">
          <w:boolean>true</w:boolean>
        </w:value>
        <w:value w:id="498">
          <w:boolean>false</w:boolean>
        </w:value>
        <w:value w:id="503">
          <w:boolean>false</w:boolean>
        </w:value>
        <w:value w:id="504">
          <w:text xml:space="preserve">Российская Федерация</w:text>
        </w:value>
        <w:value w:id="506">
          <w:boolean>true</w:boolean>
        </w:value>
        <w:value w:id="507">
          <w:boolean>false</w:boolean>
        </w:value>
        <w:value w:id="509">
          <w:boolean>true</w:boolean>
        </w:value>
        <w:value w:id="510">
          <w:boolean>false</w:boolean>
        </w:value>
        <w:value w:id="512">
          <w:boolean>true</w:boolean>
        </w:value>
        <w:value w:id="517">
          <w:boolean>false</w:boolean>
        </w:value>
        <w:value w:id="518">
          <w:boolean>true</w:boolean>
        </w:value>
        <w:value w:id="519">
          <w:boolean>false</w:boolean>
        </w:value>
        <w:value w:id="521">
          <w:boolean>true</w:boolean>
        </w:value>
        <w:value w:id="522">
          <w:boolean>false</w:boolean>
        </w:value>
        <w:value w:id="525">
          <w:text xml:space="preserve">0000000007126P290002</w:text>
        </w:value>
        <w:value w:id="526">
          <w:text xml:space="preserve">стоимости обязательств, исполнение которых просрочено</w:text>
        </w:value>
        <w:value w:id="528">
          <w:text xml:space="preserve">Larisa.Zaynullina@russianpost.ru</w:text>
        </w:value>
        <w:value w:id="529">
          <w:number>5</w:number>
        </w:value>
        <w:value w:id="532">
          <w:boolean>false</w:boolean>
        </w:value>
        <w:value w:id="533">
          <w:boolean>true</w:boolean>
        </w:value>
        <w:value w:id="535">
          <w:boolean>true</w:boolean>
        </w:value>
        <w:value w:id="536">
          <w:boolean>false</w:boolean>
        </w:value>
        <w:value w:id="540">
          <w:number>1</w:number>
        </w:value>
        <w:value w:id="541">
          <w:text xml:space="preserve">стоимости обязательств, исполнение которых просрочено</w:text>
        </w:value>
        <w:value w:id="556">
          <w:text xml:space="preserve">руб</w:text>
        </w:value>
        <w:value w:id="560">
          <w:boolean>false</w:boolean>
        </w:value>
        <w:value w:id="561">
          <w:boolean>false</w:boolean>
        </w:value>
        <w:value w:id="563">
          <w:boolean>true</w:boolean>
        </w:value>
        <w:value w:id="564">
          <w:boolean>false</w:boolean>
        </w:value>
        <w:value w:id="566">
          <w:boolean>true</w:boolean>
        </w:value>
        <w:value w:id="567">
          <w:boolean>false</w:boolean>
        </w:value>
        <w:value w:id="569">
          <w:boolean>true</w:boolean>
        </w:value>
        <w:value w:id="570">
          <w:boolean>false</w:boolean>
        </w:value>
        <w:value w:id="571">
          <w:number>90</w:number>
          <w:unit xml:space="preserve">рабочих день</w:unit>
        </w:value>
        <w:value w:id="573">
          <w:number>7</w:number>
        </w:value>
        <w:value w:id="574">
          <w:number>7</w:number>
        </w:value>
        <w:value w:id="575">
          <w:boolean>true</w:boolean>
        </w:value>
        <w:value w:id="576">
          <w:number>7</w:number>
        </w:value>
        <w:value w:id="577">
          <w:boolean>true</w:boolean>
        </w:value>
        <w:value w:id="578">
          <w:boolean>true</w:boolean>
        </w:value>
        <w:value w:id="581">
          <w:dataset>
            <w:rows>
              <w:row>
                <w:value w:id="582">
                  <w:text xml:space="preserve">УФПС ТЮМЕНСКОЙ ОБЛАСТИ</w:text>
                </w:value>
                <w:value w:id="583">
                  <w:text xml:space="preserve">625700, РОССИЯ, ТЮМЕНСКАЯ ОБЛ, ТЮМЕНЬ Г, РЕСПУБЛИКИ УЛ, 56</w:text>
                </w:value>
                <w:value w:id="584">
                  <w:text xml:space="preserve"/>
                </w:value>
                <w:value w:id="585">
                  <w:text xml:space="preserve">720343001</w:text>
                </w:value>
                <w:value w:id="586">
                  <w:text xml:space="preserve"/>
                </w:value>
                <w:value w:id="recordId">
                  <w:text xml:space="preserve">3E69D51F-6929-4E24-95BA-898B3A9C6FDA</w:text>
                </w:value>
              </w:row>
            </w:rows>
          </w:dataset>
        </w:value>
        <w:value w:id="599">
          <w:dataset>
            <w:rows>
              <w:row>
                <w:value w:id="600">
                  <w:text xml:space="preserve">ФИЛИАЛ БАНКА ВТБ (ПАО) В Г. ЕКАТЕРИНБУРГЕ</w:text>
                </w:value>
                <w:value w:id="601">
                  <w:text xml:space="preserve">30101810400000000952</w:text>
                </w:value>
                <w:value w:id="602">
                  <w:text xml:space="preserve">046577952</w:text>
                </w:value>
                <w:value w:id="recordId">
                  <w:text xml:space="preserve">08a46ad3-4e09-336a-b032-56c68c74bbd3</w:text>
                </w:value>
              </w:row>
            </w:rows>
          </w:dataset>
        </w:value>
        <w:value w:id="632">
          <w:boolean>false</w:boolean>
        </w:value>
      </w:row>
    </w:rows>
  </w:dataset>
</w:structure>
</file>